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1C917904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80566" w:rsidRPr="00F80566">
        <w:rPr>
          <w:b/>
          <w:i/>
          <w:noProof/>
          <w:sz w:val="28"/>
        </w:rPr>
        <w:t>R5-246245</w:t>
      </w:r>
      <w:r w:rsidR="0003406C" w:rsidRPr="0003406C">
        <w:rPr>
          <w:b/>
          <w:i/>
          <w:noProof/>
          <w:sz w:val="28"/>
          <w:highlight w:val="green"/>
        </w:rPr>
        <w:t>r1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FFF9B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34354B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FB945" w:rsidR="001E41F3" w:rsidRPr="00410371" w:rsidRDefault="00CC4E7D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CC4E7D">
              <w:rPr>
                <w:b/>
                <w:noProof/>
                <w:sz w:val="28"/>
              </w:rPr>
              <w:t>0863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354B">
              <w:rPr>
                <w:b/>
                <w:sz w:val="28"/>
              </w:rPr>
              <w:t>1</w:t>
            </w:r>
            <w:r w:rsidR="00E11261" w:rsidRPr="0034354B">
              <w:rPr>
                <w:b/>
                <w:sz w:val="28"/>
              </w:rPr>
              <w:t>8</w:t>
            </w:r>
            <w:r w:rsidRPr="0034354B">
              <w:rPr>
                <w:b/>
                <w:sz w:val="28"/>
              </w:rPr>
              <w:t>.</w:t>
            </w:r>
            <w:r w:rsidR="00902627" w:rsidRPr="0034354B">
              <w:rPr>
                <w:b/>
                <w:sz w:val="28"/>
              </w:rPr>
              <w:t>4</w:t>
            </w:r>
            <w:r w:rsidRPr="0034354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9DC246" w:rsidR="001E41F3" w:rsidRDefault="0034354B">
            <w:pPr>
              <w:pStyle w:val="CRCoverPage"/>
              <w:spacing w:after="0"/>
              <w:ind w:left="100"/>
              <w:rPr>
                <w:noProof/>
              </w:rPr>
            </w:pPr>
            <w:r w:rsidRPr="0034354B">
              <w:t>FR2 MU - Miscellaneous corrections in MU factors in 38.903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34354B">
              <w:t xml:space="preserve">TEI15_Test, </w:t>
            </w:r>
            <w:r w:rsidR="00410647" w:rsidRPr="0034354B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4354B">
              <w:t>Rel-1</w:t>
            </w:r>
            <w:r w:rsidR="00E11261" w:rsidRPr="0034354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2D5A8" w14:textId="77777777" w:rsidR="00B97C45" w:rsidRDefault="00F12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all </w:t>
            </w:r>
            <w:r w:rsidR="00F87EB6">
              <w:rPr>
                <w:noProof/>
              </w:rPr>
              <w:t>MU factors values used in</w:t>
            </w:r>
            <w:r>
              <w:rPr>
                <w:noProof/>
              </w:rPr>
              <w:t xml:space="preserve"> MTSU calculations in sections B.3 to B.25</w:t>
            </w:r>
            <w:r w:rsidR="00F87EB6">
              <w:rPr>
                <w:noProof/>
              </w:rPr>
              <w:t xml:space="preserve"> are captured in section B.2.2.</w:t>
            </w:r>
            <w:r w:rsidR="00AE719F">
              <w:rPr>
                <w:noProof/>
              </w:rPr>
              <w:t xml:space="preserve">  </w:t>
            </w:r>
          </w:p>
          <w:p w14:paraId="783A132A" w14:textId="77777777" w:rsidR="00A96709" w:rsidRDefault="00B97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for OFF</w:t>
            </w:r>
            <w:r w:rsidR="00A96709">
              <w:rPr>
                <w:noProof/>
              </w:rPr>
              <w:t xml:space="preserve"> power – EIRP measurement, the relaxations agreed in R5-221612 an in test case definition are not well captured either in section B.2.2. </w:t>
            </w:r>
          </w:p>
          <w:p w14:paraId="708AA7DE" w14:textId="58967FAC" w:rsidR="001E41F3" w:rsidRDefault="00A96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s</w:t>
            </w:r>
            <w:r w:rsidR="00AE719F">
              <w:rPr>
                <w:noProof/>
              </w:rPr>
              <w:t>ubclauses in section B.2.2 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16D943" w14:textId="77777777" w:rsidR="001E41F3" w:rsidRDefault="007E5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ACLR test case, updated the following MU factors:</w:t>
            </w:r>
          </w:p>
          <w:p w14:paraId="2220AC25" w14:textId="57A9AC51" w:rsidR="007E5E25" w:rsidRDefault="007E5E25">
            <w:pPr>
              <w:pStyle w:val="CRCoverPage"/>
              <w:spacing w:after="0"/>
              <w:ind w:left="100"/>
            </w:pPr>
            <w:r>
              <w:rPr>
                <w:noProof/>
              </w:rPr>
              <w:t>-</w:t>
            </w:r>
            <w:r w:rsidR="00467496" w:rsidRPr="009709C5">
              <w:t xml:space="preserve"> B.2.2.21</w:t>
            </w:r>
            <w:r w:rsidRPr="009709C5">
              <w:t xml:space="preserve"> Influence of the calibration antenna feed cable</w:t>
            </w:r>
          </w:p>
          <w:p w14:paraId="338E70FF" w14:textId="77777777" w:rsidR="007E5E25" w:rsidRDefault="007E5E25">
            <w:pPr>
              <w:pStyle w:val="CRCoverPage"/>
              <w:spacing w:after="0"/>
              <w:ind w:left="100"/>
            </w:pPr>
            <w:r>
              <w:t>-</w:t>
            </w:r>
            <w:r w:rsidR="00467496" w:rsidRPr="009709C5">
              <w:t xml:space="preserve"> B.2.2.2</w:t>
            </w:r>
            <w:r w:rsidR="00467496">
              <w:t xml:space="preserve">5 </w:t>
            </w:r>
            <w:r w:rsidR="003F2D25" w:rsidRPr="009709C5">
              <w:t>Multiple measurement antenna uncertainty</w:t>
            </w:r>
          </w:p>
          <w:p w14:paraId="42C8CE8E" w14:textId="77777777" w:rsidR="00570DC1" w:rsidRDefault="00570DC1">
            <w:pPr>
              <w:pStyle w:val="CRCoverPage"/>
              <w:spacing w:after="0"/>
              <w:ind w:left="100"/>
            </w:pPr>
          </w:p>
          <w:p w14:paraId="3349D4C1" w14:textId="77777777" w:rsidR="00570DC1" w:rsidRDefault="00570D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 Carrier leackage and </w:t>
            </w:r>
            <w:r w:rsidR="00BC54CB">
              <w:t>On-Off test cases</w:t>
            </w:r>
            <w:r w:rsidR="00BC54CB">
              <w:rPr>
                <w:noProof/>
              </w:rPr>
              <w:t xml:space="preserve"> updated the following MU factor:</w:t>
            </w:r>
          </w:p>
          <w:p w14:paraId="1D8A140E" w14:textId="77777777" w:rsidR="00C0147F" w:rsidRDefault="00C0147F" w:rsidP="00C0147F">
            <w:pPr>
              <w:pStyle w:val="CRCoverPage"/>
              <w:spacing w:after="0"/>
            </w:pPr>
            <w:bookmarkStart w:id="1" w:name="_Toc100005341"/>
            <w:bookmarkStart w:id="2" w:name="_Toc114990164"/>
            <w:bookmarkStart w:id="3" w:name="_Toc171095386"/>
            <w:r>
              <w:t xml:space="preserve"> </w:t>
            </w:r>
            <w:r w:rsidR="00F24CCE">
              <w:t xml:space="preserve"> </w:t>
            </w:r>
            <w:r>
              <w:t>-</w:t>
            </w:r>
            <w:r w:rsidRPr="009709C5">
              <w:t>B.2.</w:t>
            </w:r>
            <w:r w:rsidRPr="009709C5">
              <w:rPr>
                <w:lang w:eastAsia="ja-JP"/>
              </w:rPr>
              <w:t>2</w:t>
            </w:r>
            <w:r w:rsidRPr="009709C5">
              <w:t>.2</w:t>
            </w:r>
            <w:r w:rsidRPr="009709C5">
              <w:rPr>
                <w:lang w:eastAsia="ja-JP"/>
              </w:rPr>
              <w:t>7</w:t>
            </w:r>
            <w:r w:rsidRPr="009709C5">
              <w:tab/>
            </w:r>
            <w:r w:rsidRPr="009709C5">
              <w:rPr>
                <w:lang w:eastAsia="ja-JP"/>
              </w:rPr>
              <w:t>I</w:t>
            </w:r>
            <w:r w:rsidRPr="009709C5">
              <w:t>nfluence of noise</w:t>
            </w:r>
            <w:bookmarkEnd w:id="1"/>
            <w:bookmarkEnd w:id="2"/>
            <w:bookmarkEnd w:id="3"/>
          </w:p>
          <w:p w14:paraId="31C656EC" w14:textId="50D0CF36" w:rsidR="00F24CCE" w:rsidRDefault="00F24CCE" w:rsidP="00C0147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AB0E30" w:rsidR="001E41F3" w:rsidRDefault="00863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AE11C1" w:rsidR="001E41F3" w:rsidRDefault="00F24CCE">
            <w:pPr>
              <w:pStyle w:val="CRCoverPage"/>
              <w:spacing w:after="0"/>
              <w:ind w:left="100"/>
              <w:rPr>
                <w:noProof/>
              </w:rPr>
            </w:pPr>
            <w:r w:rsidRPr="009709C5">
              <w:t>B.2.2.21</w:t>
            </w:r>
            <w:r>
              <w:t xml:space="preserve">, </w:t>
            </w:r>
            <w:r w:rsidRPr="009709C5">
              <w:t>B.2.2.2</w:t>
            </w:r>
            <w:r>
              <w:t xml:space="preserve">5, </w:t>
            </w:r>
            <w:r w:rsidRPr="009709C5">
              <w:t>B.2.2.2</w:t>
            </w:r>
            <w: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7DF2B" w14:textId="65827829" w:rsidR="008863B9" w:rsidRDefault="0003406C">
            <w:pPr>
              <w:pStyle w:val="CRCoverPage"/>
              <w:spacing w:after="0"/>
              <w:ind w:left="100"/>
              <w:rPr>
                <w:noProof/>
              </w:rPr>
            </w:pPr>
            <w:r w:rsidRPr="0003406C">
              <w:rPr>
                <w:noProof/>
                <w:highlight w:val="green"/>
              </w:rPr>
              <w:t>r1:</w:t>
            </w:r>
          </w:p>
          <w:p w14:paraId="5B4ABF14" w14:textId="4887F788" w:rsidR="0003406C" w:rsidRDefault="00034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790BC2">
              <w:rPr>
                <w:noProof/>
              </w:rPr>
              <w:t xml:space="preserve">Term </w:t>
            </w:r>
            <w:r w:rsidR="00790BC2" w:rsidRPr="00790BC2">
              <w:rPr>
                <w:noProof/>
              </w:rPr>
              <w:t xml:space="preserve">“+10*log10(CBW/400MHz)” </w:t>
            </w:r>
            <w:r w:rsidR="00790BC2">
              <w:rPr>
                <w:noProof/>
              </w:rPr>
              <w:t>removed in defin</w:t>
            </w:r>
            <w:r w:rsidR="001B7D9E">
              <w:rPr>
                <w:noProof/>
              </w:rPr>
              <w:t>i</w:t>
            </w:r>
            <w:r w:rsidR="00790BC2">
              <w:rPr>
                <w:noProof/>
              </w:rPr>
              <w:t>tion</w:t>
            </w:r>
            <w:r w:rsidR="00323BEB">
              <w:rPr>
                <w:noProof/>
              </w:rPr>
              <w:t xml:space="preserve"> added</w:t>
            </w:r>
            <w:r w:rsidR="00790BC2" w:rsidRPr="00790BC2">
              <w:rPr>
                <w:noProof/>
              </w:rPr>
              <w:t xml:space="preserve"> for Relaxation of OFF power (EIRP)</w:t>
            </w:r>
            <w:r w:rsidR="00790BC2">
              <w:rPr>
                <w:noProof/>
              </w:rPr>
              <w:t xml:space="preserve"> in</w:t>
            </w:r>
            <w:r w:rsidR="00D420CC">
              <w:rPr>
                <w:noProof/>
              </w:rPr>
              <w:t xml:space="preserve"> Table </w:t>
            </w:r>
            <w:r w:rsidR="00D420CC" w:rsidRPr="009709C5">
              <w:t>B.2.2.2</w:t>
            </w:r>
            <w:r w:rsidR="00D420CC">
              <w:t>7</w:t>
            </w:r>
            <w:r w:rsidR="00790BC2">
              <w:rPr>
                <w:noProof/>
              </w:rPr>
              <w:t xml:space="preserve"> given</w:t>
            </w:r>
            <w:r w:rsidR="00D420CC">
              <w:rPr>
                <w:noProof/>
              </w:rPr>
              <w:t xml:space="preserve"> in</w:t>
            </w:r>
            <w:r w:rsidR="00790BC2">
              <w:rPr>
                <w:noProof/>
              </w:rPr>
              <w:t xml:space="preserve"> </w:t>
            </w:r>
            <w:r w:rsidR="00D420CC">
              <w:rPr>
                <w:noProof/>
              </w:rPr>
              <w:t xml:space="preserve">that table </w:t>
            </w:r>
            <w:r w:rsidR="00790BC2">
              <w:rPr>
                <w:noProof/>
              </w:rPr>
              <w:t>relaxations are only captured for 400MHz case.</w:t>
            </w:r>
          </w:p>
          <w:p w14:paraId="6ACA4173" w14:textId="1E1BA42B" w:rsidR="0003406C" w:rsidRDefault="00034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790BC2">
              <w:rPr>
                <w:noProof/>
              </w:rPr>
              <w:t xml:space="preserve">In </w:t>
            </w:r>
            <w:r w:rsidR="001B7D9E">
              <w:rPr>
                <w:noProof/>
              </w:rPr>
              <w:t xml:space="preserve">the </w:t>
            </w:r>
            <w:r w:rsidR="00790BC2">
              <w:rPr>
                <w:noProof/>
              </w:rPr>
              <w:t xml:space="preserve">same table, for Carrier Leakage, redefined power </w:t>
            </w:r>
            <w:r w:rsidR="008A32E1">
              <w:rPr>
                <w:noProof/>
              </w:rPr>
              <w:t>calculated in “</w:t>
            </w:r>
            <w:r w:rsidR="008A32E1" w:rsidRPr="009709C5">
              <w:t>Minimum requirement</w:t>
            </w:r>
            <w:r w:rsidR="008A32E1">
              <w:rPr>
                <w:noProof/>
              </w:rPr>
              <w:t>” column.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26FD8013" w14:textId="77777777" w:rsidR="00C14DB8" w:rsidRPr="009709C5" w:rsidRDefault="00C14DB8" w:rsidP="00C14DB8">
      <w:pPr>
        <w:pStyle w:val="Heading3"/>
      </w:pPr>
      <w:bookmarkStart w:id="4" w:name="_Toc100005335"/>
      <w:bookmarkStart w:id="5" w:name="_Toc114990158"/>
      <w:bookmarkStart w:id="6" w:name="_Toc171095380"/>
      <w:r w:rsidRPr="009709C5">
        <w:t>B.2.2.21</w:t>
      </w:r>
      <w:r w:rsidRPr="009709C5">
        <w:tab/>
        <w:t>Influence of the calibration antenna feed cable (Flexing cables, adapters, attenuators, connector repeatability)</w:t>
      </w:r>
      <w:bookmarkEnd w:id="4"/>
      <w:bookmarkEnd w:id="5"/>
      <w:bookmarkEnd w:id="6"/>
    </w:p>
    <w:p w14:paraId="66271990" w14:textId="77777777" w:rsidR="00C14DB8" w:rsidRPr="009709C5" w:rsidRDefault="00C14DB8" w:rsidP="00C14DB8">
      <w:r w:rsidRPr="009709C5">
        <w:t>See B.2.1.21.</w:t>
      </w:r>
    </w:p>
    <w:p w14:paraId="050CA027" w14:textId="77777777" w:rsidR="00C14DB8" w:rsidRPr="009709C5" w:rsidRDefault="00C14DB8" w:rsidP="00C14DB8">
      <w:r w:rsidRPr="009709C5">
        <w:t>The uncertainty value of influence of the calibration antenna feed cable is estimated as below table and used across clause B.</w:t>
      </w:r>
    </w:p>
    <w:p w14:paraId="5068AECA" w14:textId="77777777" w:rsidR="00C14DB8" w:rsidRPr="009709C5" w:rsidRDefault="00C14DB8" w:rsidP="00C14DB8">
      <w:pPr>
        <w:pStyle w:val="TH"/>
      </w:pPr>
      <w:r w:rsidRPr="009709C5">
        <w:t>Table B.2.2.21-1: Uncertainty value for influence of the calibration antenna feed cable for IFF</w:t>
      </w:r>
    </w:p>
    <w:tbl>
      <w:tblPr>
        <w:tblW w:w="70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796"/>
        <w:gridCol w:w="1666"/>
        <w:gridCol w:w="1160"/>
        <w:gridCol w:w="1428"/>
        <w:gridCol w:w="839"/>
        <w:gridCol w:w="1145"/>
      </w:tblGrid>
      <w:tr w:rsidR="00C14DB8" w:rsidRPr="009709C5" w14:paraId="3DD6F59A" w14:textId="77777777" w:rsidTr="00AB0B3D">
        <w:trPr>
          <w:cantSplit/>
          <w:tblHeader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652E" w14:textId="77777777" w:rsidR="00C14DB8" w:rsidRPr="009709C5" w:rsidRDefault="00C14DB8" w:rsidP="00444E9F">
            <w:pPr>
              <w:pStyle w:val="TAH"/>
            </w:pPr>
            <w:r w:rsidRPr="009709C5">
              <w:t>Power class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81D6" w14:textId="77777777" w:rsidR="00C14DB8" w:rsidRPr="009709C5" w:rsidRDefault="00C14DB8" w:rsidP="00444E9F">
            <w:pPr>
              <w:pStyle w:val="TAH"/>
            </w:pPr>
            <w:r w:rsidRPr="009709C5">
              <w:t>Test case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A656" w14:textId="77777777" w:rsidR="00C14DB8" w:rsidRPr="009709C5" w:rsidRDefault="00C14DB8" w:rsidP="00444E9F">
            <w:pPr>
              <w:pStyle w:val="TAH"/>
            </w:pPr>
            <w:r w:rsidRPr="009709C5">
              <w:t>Uncertainty value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28E7" w14:textId="77777777" w:rsidR="00C14DB8" w:rsidRPr="009709C5" w:rsidRDefault="00C14DB8" w:rsidP="00444E9F">
            <w:pPr>
              <w:pStyle w:val="TAH"/>
            </w:pPr>
            <w:r w:rsidRPr="009709C5">
              <w:t>Distribution of the probability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02E8" w14:textId="77777777" w:rsidR="00C14DB8" w:rsidRPr="009709C5" w:rsidRDefault="00C14DB8" w:rsidP="00444E9F">
            <w:pPr>
              <w:pStyle w:val="TAH"/>
            </w:pPr>
            <w:r w:rsidRPr="009709C5">
              <w:t>Divisor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41B7" w14:textId="77777777" w:rsidR="00C14DB8" w:rsidRPr="009709C5" w:rsidRDefault="00C14DB8" w:rsidP="00444E9F">
            <w:pPr>
              <w:pStyle w:val="TAH"/>
            </w:pPr>
            <w:r w:rsidRPr="009709C5">
              <w:t>Standard uncertainty (σ) [dB]</w:t>
            </w:r>
          </w:p>
        </w:tc>
      </w:tr>
      <w:tr w:rsidR="00C14DB8" w:rsidRPr="009709C5" w14:paraId="1AFE6144" w14:textId="77777777" w:rsidTr="00AB0B3D">
        <w:trPr>
          <w:cantSplit/>
          <w:tblHeader/>
          <w:jc w:val="center"/>
        </w:trPr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98F2FA" w14:textId="77777777" w:rsidR="00C14DB8" w:rsidRPr="009709C5" w:rsidRDefault="00C14DB8" w:rsidP="00444E9F">
            <w:pPr>
              <w:pStyle w:val="TAL"/>
            </w:pPr>
            <w:r w:rsidRPr="003470CA">
              <w:t xml:space="preserve">PC1, </w:t>
            </w:r>
            <w:r w:rsidRPr="009709C5">
              <w:t>PC3</w:t>
            </w:r>
            <w:r>
              <w:t>, PC5,</w:t>
            </w:r>
            <w:r w:rsidRPr="00F962EF">
              <w:rPr>
                <w:lang w:eastAsia="zh-CN"/>
              </w:rPr>
              <w:t xml:space="preserve"> PC6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5F73" w14:textId="77777777" w:rsidR="00C14DB8" w:rsidRPr="009709C5" w:rsidRDefault="00C14DB8" w:rsidP="00444E9F">
            <w:pPr>
              <w:pStyle w:val="TAC"/>
            </w:pPr>
            <w:r w:rsidRPr="009709C5">
              <w:t>Default</w:t>
            </w:r>
            <w:r w:rsidRPr="00E432FA">
              <w:t xml:space="preserve"> (FR2a,FR2b,FR2c)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97B8" w14:textId="77777777" w:rsidR="00C14DB8" w:rsidRPr="009709C5" w:rsidRDefault="00C14DB8" w:rsidP="00444E9F">
            <w:pPr>
              <w:pStyle w:val="TAC"/>
            </w:pPr>
            <w:r w:rsidRPr="009709C5">
              <w:t>0.14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38A0" w14:textId="77777777" w:rsidR="00C14DB8" w:rsidRPr="009709C5" w:rsidRDefault="00C14DB8" w:rsidP="00444E9F">
            <w:pPr>
              <w:pStyle w:val="TAC"/>
            </w:pPr>
            <w:r w:rsidRPr="009709C5">
              <w:t>Normal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103E" w14:textId="77777777" w:rsidR="00C14DB8" w:rsidRPr="009709C5" w:rsidRDefault="00C14DB8" w:rsidP="00444E9F">
            <w:pPr>
              <w:pStyle w:val="TAC"/>
            </w:pPr>
            <w:r w:rsidRPr="009709C5">
              <w:t>2.00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E440" w14:textId="77777777" w:rsidR="00C14DB8" w:rsidRPr="009709C5" w:rsidRDefault="00C14DB8" w:rsidP="00444E9F">
            <w:pPr>
              <w:pStyle w:val="TAC"/>
            </w:pPr>
            <w:r w:rsidRPr="009709C5">
              <w:t>0.07</w:t>
            </w:r>
          </w:p>
        </w:tc>
      </w:tr>
      <w:tr w:rsidR="00AB0B3D" w:rsidRPr="009709C5" w14:paraId="7E2CF912" w14:textId="77777777" w:rsidTr="00AB0B3D">
        <w:trPr>
          <w:cantSplit/>
          <w:tblHeader/>
          <w:jc w:val="center"/>
          <w:ins w:id="7" w:author="Adan Toril" w:date="2024-10-16T12:43:00Z"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63E38B" w14:textId="77777777" w:rsidR="00AB0B3D" w:rsidRPr="003470CA" w:rsidRDefault="00AB0B3D" w:rsidP="00AB0B3D">
            <w:pPr>
              <w:pStyle w:val="TAL"/>
              <w:rPr>
                <w:ins w:id="8" w:author="Adan Toril" w:date="2024-10-16T12:43:00Z" w16du:dateUtc="2024-10-16T10:43:00Z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2A95" w14:textId="66EEEEA4" w:rsidR="00AB0B3D" w:rsidRPr="009709C5" w:rsidRDefault="00AB0B3D" w:rsidP="00AB0B3D">
            <w:pPr>
              <w:pStyle w:val="TAC"/>
              <w:rPr>
                <w:ins w:id="9" w:author="Adan Toril" w:date="2024-10-16T12:43:00Z" w16du:dateUtc="2024-10-16T10:43:00Z"/>
              </w:rPr>
            </w:pPr>
            <w:ins w:id="10" w:author="Adan Toril" w:date="2024-10-16T12:43:00Z" w16du:dateUtc="2024-10-16T10:43:00Z">
              <w:r>
                <w:t>ACLR</w:t>
              </w:r>
              <w:r w:rsidRPr="00E432FA">
                <w:t xml:space="preserve"> (FR2a,FR2b,FR2c)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5CDC" w14:textId="38DFCBA9" w:rsidR="00AB0B3D" w:rsidRPr="009709C5" w:rsidRDefault="00AB0B3D" w:rsidP="00AB0B3D">
            <w:pPr>
              <w:pStyle w:val="TAC"/>
              <w:rPr>
                <w:ins w:id="11" w:author="Adan Toril" w:date="2024-10-16T12:43:00Z" w16du:dateUtc="2024-10-16T10:43:00Z"/>
              </w:rPr>
            </w:pPr>
            <w:ins w:id="12" w:author="Adan Toril" w:date="2024-10-16T12:43:00Z" w16du:dateUtc="2024-10-16T10:43:00Z">
              <w:r w:rsidRPr="009709C5">
                <w:t>0.</w:t>
              </w:r>
              <w:r>
                <w:t>00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4FBF" w14:textId="22D7D0DD" w:rsidR="00AB0B3D" w:rsidRPr="009709C5" w:rsidRDefault="00AB0B3D" w:rsidP="00AB0B3D">
            <w:pPr>
              <w:pStyle w:val="TAC"/>
              <w:rPr>
                <w:ins w:id="13" w:author="Adan Toril" w:date="2024-10-16T12:43:00Z" w16du:dateUtc="2024-10-16T10:43:00Z"/>
              </w:rPr>
            </w:pPr>
            <w:ins w:id="14" w:author="Adan Toril" w:date="2024-10-16T12:43:00Z" w16du:dateUtc="2024-10-16T10:43:00Z">
              <w:r w:rsidRPr="009709C5">
                <w:t>Normal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147A" w14:textId="4C747D56" w:rsidR="00AB0B3D" w:rsidRPr="009709C5" w:rsidRDefault="00AB0B3D" w:rsidP="00AB0B3D">
            <w:pPr>
              <w:pStyle w:val="TAC"/>
              <w:rPr>
                <w:ins w:id="15" w:author="Adan Toril" w:date="2024-10-16T12:43:00Z" w16du:dateUtc="2024-10-16T10:43:00Z"/>
              </w:rPr>
            </w:pPr>
            <w:ins w:id="16" w:author="Adan Toril" w:date="2024-10-16T12:43:00Z" w16du:dateUtc="2024-10-16T10:43:00Z">
              <w:r w:rsidRPr="009709C5">
                <w:t>2.00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47BC" w14:textId="43FD29A9" w:rsidR="00AB0B3D" w:rsidRPr="009709C5" w:rsidRDefault="00AB0B3D" w:rsidP="00AB0B3D">
            <w:pPr>
              <w:pStyle w:val="TAC"/>
              <w:rPr>
                <w:ins w:id="17" w:author="Adan Toril" w:date="2024-10-16T12:43:00Z" w16du:dateUtc="2024-10-16T10:43:00Z"/>
              </w:rPr>
            </w:pPr>
            <w:ins w:id="18" w:author="Adan Toril" w:date="2024-10-16T12:43:00Z" w16du:dateUtc="2024-10-16T10:43:00Z">
              <w:r w:rsidRPr="009709C5">
                <w:t>0.0</w:t>
              </w:r>
              <w:r>
                <w:t>0</w:t>
              </w:r>
            </w:ins>
          </w:p>
        </w:tc>
      </w:tr>
      <w:tr w:rsidR="00AB0B3D" w:rsidRPr="009709C5" w14:paraId="01A3EC62" w14:textId="77777777" w:rsidTr="00AB0B3D">
        <w:trPr>
          <w:cantSplit/>
          <w:tblHeader/>
          <w:jc w:val="center"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E62467" w14:textId="77777777" w:rsidR="00AB0B3D" w:rsidRPr="009709C5" w:rsidRDefault="00AB0B3D" w:rsidP="00AB0B3D">
            <w:pPr>
              <w:pStyle w:val="TAL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4DD3" w14:textId="77777777" w:rsidR="00AB0B3D" w:rsidRPr="009709C5" w:rsidRDefault="00AB0B3D" w:rsidP="00AB0B3D">
            <w:pPr>
              <w:pStyle w:val="TAC"/>
            </w:pPr>
            <w:r w:rsidRPr="009709C5">
              <w:t>SE (40.8GHz to 66GHz)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594A" w14:textId="77777777" w:rsidR="00AB0B3D" w:rsidRPr="009709C5" w:rsidRDefault="00AB0B3D" w:rsidP="00AB0B3D">
            <w:pPr>
              <w:pStyle w:val="TAC"/>
            </w:pPr>
            <w:r w:rsidRPr="009709C5">
              <w:t>0.28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4A39" w14:textId="77777777" w:rsidR="00AB0B3D" w:rsidRPr="009709C5" w:rsidRDefault="00AB0B3D" w:rsidP="00AB0B3D">
            <w:pPr>
              <w:pStyle w:val="TAC"/>
            </w:pPr>
            <w:r w:rsidRPr="009709C5">
              <w:t>Normal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141F" w14:textId="77777777" w:rsidR="00AB0B3D" w:rsidRPr="009709C5" w:rsidRDefault="00AB0B3D" w:rsidP="00AB0B3D">
            <w:pPr>
              <w:pStyle w:val="TAC"/>
            </w:pPr>
            <w:r w:rsidRPr="009709C5">
              <w:t>2.00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B191" w14:textId="77777777" w:rsidR="00AB0B3D" w:rsidRPr="009709C5" w:rsidRDefault="00AB0B3D" w:rsidP="00AB0B3D">
            <w:pPr>
              <w:pStyle w:val="TAC"/>
            </w:pPr>
            <w:r w:rsidRPr="009709C5">
              <w:t>0.14</w:t>
            </w:r>
          </w:p>
        </w:tc>
      </w:tr>
      <w:tr w:rsidR="00AB0B3D" w:rsidRPr="009709C5" w14:paraId="33F48633" w14:textId="77777777" w:rsidTr="00AB0B3D">
        <w:trPr>
          <w:cantSplit/>
          <w:tblHeader/>
          <w:jc w:val="center"/>
        </w:trPr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023E0" w14:textId="77777777" w:rsidR="00AB0B3D" w:rsidRPr="009709C5" w:rsidRDefault="00AB0B3D" w:rsidP="00AB0B3D">
            <w:pPr>
              <w:pStyle w:val="TAL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D0BA9" w14:textId="77777777" w:rsidR="00AB0B3D" w:rsidRPr="009709C5" w:rsidRDefault="00AB0B3D" w:rsidP="00AB0B3D">
            <w:pPr>
              <w:pStyle w:val="TAC"/>
            </w:pPr>
            <w:r w:rsidRPr="009709C5">
              <w:t xml:space="preserve">SE (66GHz to </w:t>
            </w:r>
            <w:r w:rsidRPr="00A310AB">
              <w:t>87GHz</w:t>
            </w:r>
            <w:r w:rsidRPr="009709C5">
              <w:t>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3C14" w14:textId="77777777" w:rsidR="00AB0B3D" w:rsidRPr="009709C5" w:rsidRDefault="00AB0B3D" w:rsidP="00AB0B3D">
            <w:pPr>
              <w:pStyle w:val="TAC"/>
            </w:pPr>
            <w:r w:rsidRPr="009709C5">
              <w:t>0.28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C027" w14:textId="77777777" w:rsidR="00AB0B3D" w:rsidRPr="009709C5" w:rsidRDefault="00AB0B3D" w:rsidP="00AB0B3D">
            <w:pPr>
              <w:pStyle w:val="TAC"/>
            </w:pPr>
            <w:r w:rsidRPr="009709C5">
              <w:t>Normal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7FCC" w14:textId="77777777" w:rsidR="00AB0B3D" w:rsidRPr="009709C5" w:rsidRDefault="00AB0B3D" w:rsidP="00AB0B3D">
            <w:pPr>
              <w:pStyle w:val="TAC"/>
            </w:pPr>
            <w:r w:rsidRPr="009709C5">
              <w:t>2.00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70AD" w14:textId="77777777" w:rsidR="00AB0B3D" w:rsidRPr="009709C5" w:rsidRDefault="00AB0B3D" w:rsidP="00AB0B3D">
            <w:pPr>
              <w:pStyle w:val="TAC"/>
            </w:pPr>
            <w:r w:rsidRPr="009709C5">
              <w:t>0.14</w:t>
            </w:r>
          </w:p>
        </w:tc>
      </w:tr>
    </w:tbl>
    <w:p w14:paraId="46CD14FD" w14:textId="77777777" w:rsidR="00C14DB8" w:rsidRPr="009709C5" w:rsidRDefault="00C14DB8" w:rsidP="00C14DB8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2F49F59" w14:textId="77777777" w:rsidR="00EC509D" w:rsidRPr="009709C5" w:rsidRDefault="00EC509D" w:rsidP="00EC509D">
      <w:pPr>
        <w:pStyle w:val="Heading3"/>
      </w:pPr>
      <w:bookmarkStart w:id="19" w:name="_Toc100005339"/>
      <w:bookmarkStart w:id="20" w:name="_Toc114990162"/>
      <w:bookmarkStart w:id="21" w:name="_Toc171095384"/>
      <w:r w:rsidRPr="009709C5">
        <w:t>B.2.2.25</w:t>
      </w:r>
      <w:r w:rsidRPr="009709C5">
        <w:tab/>
        <w:t>Multiple measurement antenna uncertainty</w:t>
      </w:r>
      <w:bookmarkEnd w:id="19"/>
      <w:bookmarkEnd w:id="20"/>
      <w:bookmarkEnd w:id="21"/>
    </w:p>
    <w:p w14:paraId="0D91E982" w14:textId="77777777" w:rsidR="00EC509D" w:rsidRPr="009709C5" w:rsidRDefault="00EC509D" w:rsidP="00EC509D">
      <w:pPr>
        <w:rPr>
          <w:lang w:eastAsia="ja-JP"/>
        </w:rPr>
      </w:pPr>
      <w:r w:rsidRPr="009709C5">
        <w:rPr>
          <w:lang w:eastAsia="ja-JP"/>
        </w:rPr>
        <w:t>See B.2.1.25.</w:t>
      </w:r>
    </w:p>
    <w:p w14:paraId="31B7E157" w14:textId="77777777" w:rsidR="00EC509D" w:rsidRPr="009709C5" w:rsidRDefault="00EC509D" w:rsidP="00EC509D">
      <w:r w:rsidRPr="009709C5">
        <w:t>The uncertainty value of multiple measurement antenna uncertainty is estimated as below table and used across clause B.</w:t>
      </w:r>
    </w:p>
    <w:p w14:paraId="764C9A86" w14:textId="77777777" w:rsidR="00EC509D" w:rsidRPr="009709C5" w:rsidRDefault="00EC509D" w:rsidP="00EC509D">
      <w:pPr>
        <w:pStyle w:val="TH"/>
      </w:pPr>
      <w:r w:rsidRPr="009709C5">
        <w:t>Table B.2.2.25-1: Uncertainty value for multiple measurement antenna uncertainty for IFF</w:t>
      </w:r>
    </w:p>
    <w:tbl>
      <w:tblPr>
        <w:tblW w:w="70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  <w:tblPrChange w:id="22" w:author="Adan Toril" w:date="2024-10-16T12:45:00Z" w16du:dateUtc="2024-10-16T10:45:00Z">
          <w:tblPr>
            <w:tblW w:w="5846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  <w:right w:w="107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97"/>
        <w:gridCol w:w="1188"/>
        <w:gridCol w:w="1188"/>
        <w:gridCol w:w="1666"/>
        <w:gridCol w:w="917"/>
        <w:gridCol w:w="1178"/>
        <w:tblGridChange w:id="23">
          <w:tblGrid>
            <w:gridCol w:w="897"/>
            <w:gridCol w:w="1188"/>
            <w:gridCol w:w="1188"/>
            <w:gridCol w:w="1666"/>
            <w:gridCol w:w="917"/>
            <w:gridCol w:w="1178"/>
          </w:tblGrid>
        </w:tblGridChange>
      </w:tblGrid>
      <w:tr w:rsidR="00A525E2" w:rsidRPr="009709C5" w14:paraId="3D6B2EC0" w14:textId="77777777" w:rsidTr="00A525E2">
        <w:trPr>
          <w:cantSplit/>
          <w:tblHeader/>
          <w:jc w:val="center"/>
          <w:trPrChange w:id="24" w:author="Adan Toril" w:date="2024-10-16T12:45:00Z" w16du:dateUtc="2024-10-16T10:45:00Z">
            <w:trPr>
              <w:cantSplit/>
              <w:tblHeader/>
              <w:jc w:val="center"/>
            </w:trPr>
          </w:trPrChange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Adan Toril" w:date="2024-10-16T12:45:00Z" w16du:dateUtc="2024-10-16T10:45:00Z">
              <w:tcPr>
                <w:tcW w:w="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D0F14D" w14:textId="77777777" w:rsidR="00A525E2" w:rsidRPr="009709C5" w:rsidRDefault="00A525E2" w:rsidP="00444E9F">
            <w:pPr>
              <w:pStyle w:val="TAH"/>
            </w:pPr>
            <w:r w:rsidRPr="009709C5">
              <w:t>Power class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Adan Toril" w:date="2024-10-16T12:45:00Z" w16du:dateUtc="2024-10-16T10:45:00Z">
              <w:tcPr>
                <w:tcW w:w="11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1CC4A8" w14:textId="3EDAF69C" w:rsidR="00A525E2" w:rsidRPr="009709C5" w:rsidRDefault="00A525E2" w:rsidP="00444E9F">
            <w:pPr>
              <w:pStyle w:val="TAH"/>
            </w:pPr>
            <w:ins w:id="27" w:author="Adan Toril" w:date="2024-10-16T12:45:00Z" w16du:dateUtc="2024-10-16T10:45:00Z">
              <w:r w:rsidRPr="009709C5">
                <w:t>Test case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Adan Toril" w:date="2024-10-16T12:45:00Z" w16du:dateUtc="2024-10-16T10:45:00Z">
              <w:tcPr>
                <w:tcW w:w="11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C60318" w14:textId="40A32705" w:rsidR="00A525E2" w:rsidRPr="009709C5" w:rsidRDefault="00A525E2" w:rsidP="00444E9F">
            <w:pPr>
              <w:pStyle w:val="TAH"/>
            </w:pPr>
            <w:r w:rsidRPr="009709C5">
              <w:t>Uncertainty value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Adan Toril" w:date="2024-10-16T12:45:00Z" w16du:dateUtc="2024-10-16T10:45:00Z">
              <w:tcPr>
                <w:tcW w:w="16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718DC2" w14:textId="77777777" w:rsidR="00A525E2" w:rsidRPr="009709C5" w:rsidRDefault="00A525E2" w:rsidP="00444E9F">
            <w:pPr>
              <w:pStyle w:val="TAH"/>
            </w:pPr>
            <w:r w:rsidRPr="009709C5">
              <w:t>Distribution of the probability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Adan Toril" w:date="2024-10-16T12:45:00Z" w16du:dateUtc="2024-10-16T10:45:00Z">
              <w:tcPr>
                <w:tcW w:w="9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57FD61" w14:textId="77777777" w:rsidR="00A525E2" w:rsidRPr="009709C5" w:rsidRDefault="00A525E2" w:rsidP="00444E9F">
            <w:pPr>
              <w:pStyle w:val="TAH"/>
            </w:pPr>
            <w:r w:rsidRPr="009709C5">
              <w:t>Divisor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Adan Toril" w:date="2024-10-16T12:45:00Z" w16du:dateUtc="2024-10-16T10:45:00Z">
              <w:tcPr>
                <w:tcW w:w="11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A04B07" w14:textId="77777777" w:rsidR="00A525E2" w:rsidRPr="009709C5" w:rsidRDefault="00A525E2" w:rsidP="00444E9F">
            <w:pPr>
              <w:pStyle w:val="TAH"/>
            </w:pPr>
            <w:r w:rsidRPr="009709C5">
              <w:t>Standard uncertainty (σ) [dB]</w:t>
            </w:r>
          </w:p>
        </w:tc>
      </w:tr>
      <w:tr w:rsidR="00A525E2" w:rsidRPr="009709C5" w14:paraId="56B5221F" w14:textId="77777777" w:rsidTr="000E6CB2">
        <w:trPr>
          <w:cantSplit/>
          <w:tblHeader/>
          <w:jc w:val="center"/>
        </w:trPr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D421B" w14:textId="77777777" w:rsidR="00A525E2" w:rsidRPr="009709C5" w:rsidRDefault="00A525E2" w:rsidP="00444E9F">
            <w:pPr>
              <w:pStyle w:val="TAL"/>
            </w:pPr>
            <w:r w:rsidRPr="003470CA">
              <w:t xml:space="preserve">PC1, </w:t>
            </w:r>
            <w:r w:rsidRPr="009709C5">
              <w:t>PC3</w:t>
            </w:r>
            <w:r>
              <w:t>, PC5, PC6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73DB" w14:textId="45C66E69" w:rsidR="00A525E2" w:rsidRPr="009709C5" w:rsidRDefault="00A525E2" w:rsidP="00444E9F">
            <w:pPr>
              <w:pStyle w:val="TAC"/>
            </w:pPr>
            <w:ins w:id="32" w:author="Adan Toril" w:date="2024-10-16T12:45:00Z" w16du:dateUtc="2024-10-16T10:45:00Z">
              <w:r>
                <w:t>Default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F527" w14:textId="4CD852E2" w:rsidR="00A525E2" w:rsidRPr="009709C5" w:rsidRDefault="00A525E2" w:rsidP="00444E9F">
            <w:pPr>
              <w:pStyle w:val="TAC"/>
            </w:pPr>
            <w:r w:rsidRPr="009709C5">
              <w:t>0.15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AFDC" w14:textId="77777777" w:rsidR="00A525E2" w:rsidRPr="009709C5" w:rsidRDefault="00A525E2" w:rsidP="00444E9F">
            <w:pPr>
              <w:pStyle w:val="TAC"/>
            </w:pPr>
            <w:r w:rsidRPr="009709C5">
              <w:t>Actual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6AD5" w14:textId="77777777" w:rsidR="00A525E2" w:rsidRPr="009709C5" w:rsidRDefault="00A525E2" w:rsidP="00444E9F">
            <w:pPr>
              <w:pStyle w:val="TAC"/>
            </w:pPr>
            <w:r w:rsidRPr="009709C5">
              <w:t>1.00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340A" w14:textId="77777777" w:rsidR="00A525E2" w:rsidRPr="009709C5" w:rsidRDefault="00A525E2" w:rsidP="00444E9F">
            <w:pPr>
              <w:pStyle w:val="TAC"/>
            </w:pPr>
            <w:r w:rsidRPr="009709C5">
              <w:t>0.15</w:t>
            </w:r>
          </w:p>
        </w:tc>
      </w:tr>
      <w:tr w:rsidR="00A525E2" w:rsidRPr="009709C5" w14:paraId="7CA8ACE0" w14:textId="77777777" w:rsidTr="000E6CB2">
        <w:trPr>
          <w:cantSplit/>
          <w:tblHeader/>
          <w:jc w:val="center"/>
          <w:ins w:id="33" w:author="Adan Toril" w:date="2024-10-16T12:45:00Z"/>
        </w:trPr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84B49" w14:textId="77777777" w:rsidR="00A525E2" w:rsidRPr="003470CA" w:rsidRDefault="00A525E2" w:rsidP="00A525E2">
            <w:pPr>
              <w:pStyle w:val="TAL"/>
              <w:rPr>
                <w:ins w:id="34" w:author="Adan Toril" w:date="2024-10-16T12:45:00Z" w16du:dateUtc="2024-10-16T10:45:00Z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CEE04" w14:textId="3118FE4A" w:rsidR="00A525E2" w:rsidRDefault="00A525E2" w:rsidP="00A525E2">
            <w:pPr>
              <w:pStyle w:val="TAC"/>
              <w:rPr>
                <w:ins w:id="35" w:author="Adan Toril" w:date="2024-10-16T12:45:00Z" w16du:dateUtc="2024-10-16T10:45:00Z"/>
              </w:rPr>
            </w:pPr>
            <w:ins w:id="36" w:author="Adan Toril" w:date="2024-10-16T12:45:00Z" w16du:dateUtc="2024-10-16T10:45:00Z">
              <w:r>
                <w:t>ACLR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AF4D" w14:textId="250EE8EB" w:rsidR="00A525E2" w:rsidRPr="009709C5" w:rsidRDefault="00A525E2" w:rsidP="00A525E2">
            <w:pPr>
              <w:pStyle w:val="TAC"/>
              <w:rPr>
                <w:ins w:id="37" w:author="Adan Toril" w:date="2024-10-16T12:45:00Z" w16du:dateUtc="2024-10-16T10:45:00Z"/>
              </w:rPr>
            </w:pPr>
            <w:ins w:id="38" w:author="Adan Toril" w:date="2024-10-16T12:45:00Z" w16du:dateUtc="2024-10-16T10:45:00Z">
              <w:r w:rsidRPr="009709C5">
                <w:t>0.</w:t>
              </w:r>
              <w:r>
                <w:t>00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D805" w14:textId="085FD82C" w:rsidR="00A525E2" w:rsidRPr="009709C5" w:rsidRDefault="00A525E2" w:rsidP="00A525E2">
            <w:pPr>
              <w:pStyle w:val="TAC"/>
              <w:rPr>
                <w:ins w:id="39" w:author="Adan Toril" w:date="2024-10-16T12:45:00Z" w16du:dateUtc="2024-10-16T10:45:00Z"/>
              </w:rPr>
            </w:pPr>
            <w:ins w:id="40" w:author="Adan Toril" w:date="2024-10-16T12:45:00Z" w16du:dateUtc="2024-10-16T10:45:00Z">
              <w:r w:rsidRPr="009709C5">
                <w:t>Actual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FE0B" w14:textId="5FF4B500" w:rsidR="00A525E2" w:rsidRPr="009709C5" w:rsidRDefault="00A525E2" w:rsidP="00A525E2">
            <w:pPr>
              <w:pStyle w:val="TAC"/>
              <w:rPr>
                <w:ins w:id="41" w:author="Adan Toril" w:date="2024-10-16T12:45:00Z" w16du:dateUtc="2024-10-16T10:45:00Z"/>
              </w:rPr>
            </w:pPr>
            <w:ins w:id="42" w:author="Adan Toril" w:date="2024-10-16T12:45:00Z" w16du:dateUtc="2024-10-16T10:45:00Z">
              <w:r w:rsidRPr="009709C5">
                <w:t>1.00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C58D" w14:textId="1CEB1A44" w:rsidR="00A525E2" w:rsidRPr="009709C5" w:rsidRDefault="00A525E2" w:rsidP="00A525E2">
            <w:pPr>
              <w:pStyle w:val="TAC"/>
              <w:rPr>
                <w:ins w:id="43" w:author="Adan Toril" w:date="2024-10-16T12:45:00Z" w16du:dateUtc="2024-10-16T10:45:00Z"/>
              </w:rPr>
            </w:pPr>
            <w:ins w:id="44" w:author="Adan Toril" w:date="2024-10-16T12:45:00Z" w16du:dateUtc="2024-10-16T10:45:00Z">
              <w:r w:rsidRPr="009709C5">
                <w:t>0.</w:t>
              </w:r>
            </w:ins>
            <w:ins w:id="45" w:author="Adan Toril" w:date="2024-10-16T12:46:00Z" w16du:dateUtc="2024-10-16T10:46:00Z">
              <w:r>
                <w:t>00</w:t>
              </w:r>
            </w:ins>
          </w:p>
        </w:tc>
      </w:tr>
    </w:tbl>
    <w:p w14:paraId="7DEAEBD4" w14:textId="77777777" w:rsidR="00EC509D" w:rsidRPr="009709C5" w:rsidRDefault="00EC509D" w:rsidP="00EC509D">
      <w:pPr>
        <w:rPr>
          <w:lang w:eastAsia="ja-JP"/>
        </w:rPr>
      </w:pPr>
    </w:p>
    <w:p w14:paraId="54537447" w14:textId="77777777" w:rsidR="00410647" w:rsidRDefault="00410647" w:rsidP="00410647"/>
    <w:p w14:paraId="23D32B22" w14:textId="77777777" w:rsidR="00C14DB8" w:rsidRDefault="00C14DB8" w:rsidP="00C14DB8"/>
    <w:p w14:paraId="772A8DE4" w14:textId="77777777" w:rsidR="00C14DB8" w:rsidRPr="00854822" w:rsidRDefault="00C14DB8" w:rsidP="00C14DB8"/>
    <w:p w14:paraId="36925C2A" w14:textId="77777777" w:rsidR="00C14DB8" w:rsidRPr="00DE007D" w:rsidRDefault="00C14DB8" w:rsidP="00C14DB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7E6864F" w14:textId="77777777" w:rsidR="00C14DB8" w:rsidRDefault="00C14DB8" w:rsidP="00C14DB8"/>
    <w:p w14:paraId="20A0B650" w14:textId="77777777" w:rsidR="00410647" w:rsidRDefault="00410647" w:rsidP="00410647"/>
    <w:p w14:paraId="54168E9A" w14:textId="77777777" w:rsidR="006B6451" w:rsidRPr="009709C5" w:rsidRDefault="006B6451" w:rsidP="006B6451">
      <w:pPr>
        <w:pStyle w:val="Heading3"/>
        <w:rPr>
          <w:lang w:eastAsia="ja-JP"/>
        </w:rPr>
      </w:pPr>
      <w:r w:rsidRPr="009709C5">
        <w:lastRenderedPageBreak/>
        <w:t>B.2.</w:t>
      </w:r>
      <w:r w:rsidRPr="009709C5">
        <w:rPr>
          <w:lang w:eastAsia="ja-JP"/>
        </w:rPr>
        <w:t>2</w:t>
      </w:r>
      <w:r w:rsidRPr="009709C5">
        <w:t>.2</w:t>
      </w:r>
      <w:r w:rsidRPr="009709C5">
        <w:rPr>
          <w:lang w:eastAsia="ja-JP"/>
        </w:rPr>
        <w:t>7</w:t>
      </w:r>
      <w:r w:rsidRPr="009709C5">
        <w:tab/>
      </w:r>
      <w:r w:rsidRPr="009709C5">
        <w:rPr>
          <w:lang w:eastAsia="ja-JP"/>
        </w:rPr>
        <w:t>I</w:t>
      </w:r>
      <w:r w:rsidRPr="009709C5">
        <w:t>nfluence of noise</w:t>
      </w:r>
    </w:p>
    <w:p w14:paraId="00698E81" w14:textId="77777777" w:rsidR="006B6451" w:rsidRPr="009709C5" w:rsidRDefault="006B6451" w:rsidP="006B6451">
      <w:pPr>
        <w:rPr>
          <w:lang w:eastAsia="ja-JP"/>
        </w:rPr>
      </w:pPr>
      <w:r w:rsidRPr="009709C5">
        <w:rPr>
          <w:lang w:eastAsia="ja-JP"/>
        </w:rPr>
        <w:t>See B.2.1.27.</w:t>
      </w:r>
    </w:p>
    <w:p w14:paraId="6C8C9532" w14:textId="77777777" w:rsidR="006B6451" w:rsidRPr="009709C5" w:rsidRDefault="006B6451" w:rsidP="006B6451">
      <w:r w:rsidRPr="009709C5">
        <w:t xml:space="preserve">The uncertainty value of </w:t>
      </w:r>
      <w:r w:rsidRPr="009709C5">
        <w:rPr>
          <w:lang w:eastAsia="ja-JP"/>
        </w:rPr>
        <w:t>i</w:t>
      </w:r>
      <w:r w:rsidRPr="009709C5">
        <w:t>nfluence of noise is estimated as below table and used across clause B.</w:t>
      </w:r>
    </w:p>
    <w:p w14:paraId="6844910E" w14:textId="77777777" w:rsidR="006B6451" w:rsidRPr="009709C5" w:rsidRDefault="006B6451" w:rsidP="006B6451">
      <w:pPr>
        <w:pStyle w:val="EditorsNote"/>
      </w:pPr>
      <w:r w:rsidRPr="009709C5">
        <w:t>Editor’s Note: For ACLR, all applicable configurations need to be added.</w:t>
      </w:r>
    </w:p>
    <w:p w14:paraId="297DB1E9" w14:textId="77777777" w:rsidR="006B6451" w:rsidRPr="009709C5" w:rsidRDefault="006B6451" w:rsidP="006B6451">
      <w:pPr>
        <w:rPr>
          <w:lang w:eastAsia="ja-JP"/>
        </w:rPr>
        <w:sectPr w:rsidR="006B6451" w:rsidRPr="009709C5" w:rsidSect="006B6451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2"/>
          <w:cols w:space="720"/>
        </w:sectPr>
      </w:pPr>
    </w:p>
    <w:p w14:paraId="561EF9BB" w14:textId="77777777" w:rsidR="006B6451" w:rsidRPr="009709C5" w:rsidRDefault="006B6451" w:rsidP="006B6451">
      <w:pPr>
        <w:pStyle w:val="TH"/>
      </w:pPr>
      <w:r w:rsidRPr="009709C5">
        <w:lastRenderedPageBreak/>
        <w:t xml:space="preserve">Table B.2.2.27-1: Uncertainty value for </w:t>
      </w:r>
      <w:r w:rsidRPr="009709C5">
        <w:rPr>
          <w:lang w:eastAsia="ja-JP"/>
        </w:rPr>
        <w:t>i</w:t>
      </w:r>
      <w:r w:rsidRPr="009709C5">
        <w:t>nfluence of noise for PC3</w:t>
      </w:r>
      <w:r w:rsidRPr="0018378D">
        <w:t>, SISO</w:t>
      </w:r>
      <w:r w:rsidRPr="009709C5">
        <w:t xml:space="preserve"> for IFF</w:t>
      </w:r>
    </w:p>
    <w:tbl>
      <w:tblPr>
        <w:tblW w:w="112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016"/>
        <w:gridCol w:w="1977"/>
        <w:gridCol w:w="1576"/>
        <w:gridCol w:w="1526"/>
        <w:gridCol w:w="1216"/>
        <w:gridCol w:w="2562"/>
        <w:gridCol w:w="1401"/>
      </w:tblGrid>
      <w:tr w:rsidR="006B6451" w:rsidRPr="009709C5" w14:paraId="420175E7" w14:textId="77777777" w:rsidTr="006F1D99">
        <w:trPr>
          <w:cantSplit/>
          <w:tblHeader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F5CB6" w14:textId="77777777" w:rsidR="006B6451" w:rsidRPr="009709C5" w:rsidRDefault="006B6451" w:rsidP="00444E9F">
            <w:pPr>
              <w:pStyle w:val="TAH"/>
            </w:pPr>
            <w:r w:rsidRPr="009709C5">
              <w:lastRenderedPageBreak/>
              <w:t>Test case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4B3E4" w14:textId="77777777" w:rsidR="006B6451" w:rsidRPr="009709C5" w:rsidRDefault="006B6451" w:rsidP="00444E9F">
            <w:pPr>
              <w:pStyle w:val="TAH"/>
            </w:pPr>
            <w:r w:rsidRPr="009709C5">
              <w:t>Frequency range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622BE" w14:textId="77777777" w:rsidR="006B6451" w:rsidRPr="009709C5" w:rsidRDefault="006B6451" w:rsidP="00444E9F">
            <w:pPr>
              <w:pStyle w:val="TAH"/>
            </w:pPr>
            <w:r w:rsidRPr="009709C5">
              <w:t>Noise floor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0FC8F6" w14:textId="77777777" w:rsidR="006B6451" w:rsidRPr="009709C5" w:rsidRDefault="006B6451" w:rsidP="00444E9F">
            <w:pPr>
              <w:pStyle w:val="TAH"/>
            </w:pPr>
            <w:r w:rsidRPr="009709C5">
              <w:t>Minimum requirement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5B9D" w14:textId="77777777" w:rsidR="006B6451" w:rsidRPr="009709C5" w:rsidRDefault="006B6451" w:rsidP="00444E9F">
            <w:pPr>
              <w:pStyle w:val="TAH"/>
            </w:pPr>
            <w:r w:rsidRPr="009709C5">
              <w:t>Estimated SNR</w:t>
            </w:r>
            <w:r w:rsidRPr="009709C5">
              <w:rPr>
                <w:vertAlign w:val="subscript"/>
              </w:rPr>
              <w:t>total</w:t>
            </w:r>
            <w:r w:rsidRPr="009709C5">
              <w:t xml:space="preserve"> [dB/400MHz]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04C22" w14:textId="77777777" w:rsidR="006B6451" w:rsidRPr="009709C5" w:rsidRDefault="006B6451" w:rsidP="00444E9F">
            <w:pPr>
              <w:pStyle w:val="TAH"/>
            </w:pPr>
            <w:r w:rsidRPr="009709C5">
              <w:t>Relaxation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0593BD" w14:textId="77777777" w:rsidR="006B6451" w:rsidRPr="009709C5" w:rsidRDefault="006B6451" w:rsidP="00444E9F">
            <w:pPr>
              <w:pStyle w:val="TAH"/>
            </w:pPr>
            <w:r w:rsidRPr="009709C5">
              <w:t>Influence of noise</w:t>
            </w:r>
          </w:p>
        </w:tc>
      </w:tr>
      <w:tr w:rsidR="006B6451" w:rsidRPr="009709C5" w14:paraId="7AD2DA63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4FA41" w14:textId="77777777" w:rsidR="006B6451" w:rsidRPr="009709C5" w:rsidRDefault="006B6451" w:rsidP="00444E9F">
            <w:pPr>
              <w:pStyle w:val="TAC"/>
            </w:pPr>
            <w:r w:rsidRPr="009709C5">
              <w:t>MOP-EIRP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7990" w14:textId="77777777" w:rsidR="006B6451" w:rsidRPr="009709C5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5D02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EB72" w14:textId="77777777" w:rsidR="006B6451" w:rsidRPr="009709C5" w:rsidRDefault="006B6451" w:rsidP="00444E9F">
            <w:pPr>
              <w:pStyle w:val="TAC"/>
            </w:pPr>
            <w:r w:rsidRPr="009709C5">
              <w:t>20.7dBm/ChBW</w:t>
            </w:r>
          </w:p>
          <w:p w14:paraId="2C5A4676" w14:textId="77777777" w:rsidR="006B6451" w:rsidRPr="009709C5" w:rsidRDefault="006B6451" w:rsidP="00444E9F">
            <w:pPr>
              <w:pStyle w:val="TAC"/>
            </w:pPr>
            <w:r w:rsidRPr="009709C5">
              <w:t>(22.4-1.7)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F2BD" w14:textId="77777777" w:rsidR="006B6451" w:rsidRPr="009709C5" w:rsidRDefault="006B6451" w:rsidP="00444E9F">
            <w:pPr>
              <w:pStyle w:val="TAC"/>
            </w:pPr>
            <w:r w:rsidRPr="009709C5">
              <w:t>16.33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F648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F5C7" w14:textId="77777777" w:rsidR="006B6451" w:rsidRPr="009709C5" w:rsidRDefault="006B6451" w:rsidP="00444E9F">
            <w:pPr>
              <w:pStyle w:val="TAC"/>
            </w:pPr>
            <w:r w:rsidRPr="009709C5">
              <w:t>0.1</w:t>
            </w:r>
          </w:p>
        </w:tc>
      </w:tr>
      <w:tr w:rsidR="006B6451" w:rsidRPr="009709C5" w14:paraId="06087A0A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10F4FD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4C79" w14:textId="77777777" w:rsidR="006B6451" w:rsidRPr="009709C5" w:rsidRDefault="006B6451" w:rsidP="00444E9F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B17F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326D" w14:textId="77777777" w:rsidR="006B6451" w:rsidRPr="009709C5" w:rsidRDefault="006B6451" w:rsidP="00444E9F">
            <w:pPr>
              <w:pStyle w:val="TAC"/>
            </w:pPr>
            <w:r w:rsidRPr="009709C5">
              <w:t>18.9dBm/ChBW</w:t>
            </w:r>
          </w:p>
          <w:p w14:paraId="73DA388A" w14:textId="77777777" w:rsidR="006B6451" w:rsidRPr="009709C5" w:rsidRDefault="006B6451" w:rsidP="00444E9F">
            <w:pPr>
              <w:pStyle w:val="TAC"/>
            </w:pPr>
            <w:r w:rsidRPr="009709C5">
              <w:t>(20.6-1.7)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0823" w14:textId="77777777" w:rsidR="006B6451" w:rsidRPr="009709C5" w:rsidRDefault="006B6451" w:rsidP="00444E9F">
            <w:pPr>
              <w:pStyle w:val="TAC"/>
            </w:pPr>
            <w:r w:rsidRPr="009709C5">
              <w:t>11.45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DFE2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D1A4" w14:textId="77777777" w:rsidR="006B6451" w:rsidRPr="009709C5" w:rsidRDefault="006B6451" w:rsidP="00444E9F">
            <w:pPr>
              <w:pStyle w:val="TAC"/>
            </w:pPr>
            <w:r w:rsidRPr="009709C5">
              <w:t>0.3</w:t>
            </w:r>
          </w:p>
        </w:tc>
      </w:tr>
      <w:tr w:rsidR="006B6451" w:rsidRPr="009709C5" w14:paraId="506DD94A" w14:textId="77777777" w:rsidTr="006F1D99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960C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F79F" w14:textId="77777777" w:rsidR="006B6451" w:rsidRPr="009709C5" w:rsidRDefault="006B6451" w:rsidP="00444E9F">
            <w:pPr>
              <w:pStyle w:val="TAC"/>
            </w:pPr>
            <w:r w:rsidRPr="00622496">
              <w:t>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3725" w14:textId="77777777" w:rsidR="006B6451" w:rsidRPr="009709C5" w:rsidRDefault="006B6451" w:rsidP="00444E9F">
            <w:pPr>
              <w:pStyle w:val="TAC"/>
            </w:pPr>
            <w:r w:rsidRPr="00622496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82F8" w14:textId="77777777" w:rsidR="006B6451" w:rsidRPr="00622496" w:rsidRDefault="006B6451" w:rsidP="00444E9F">
            <w:pPr>
              <w:pStyle w:val="TAC"/>
            </w:pPr>
            <w:r w:rsidRPr="00622496">
              <w:t>18.2dBm/ChBW</w:t>
            </w:r>
          </w:p>
          <w:p w14:paraId="146B5FF4" w14:textId="77777777" w:rsidR="006B6451" w:rsidRPr="009709C5" w:rsidRDefault="006B6451" w:rsidP="00444E9F">
            <w:pPr>
              <w:pStyle w:val="TAC"/>
            </w:pPr>
            <w:r w:rsidRPr="00622496">
              <w:t>(18.7-0.5)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D0C7" w14:textId="77777777" w:rsidR="006B6451" w:rsidRPr="009709C5" w:rsidRDefault="006B6451" w:rsidP="00444E9F">
            <w:pPr>
              <w:pStyle w:val="TAC"/>
            </w:pPr>
            <w:r w:rsidRPr="00622496">
              <w:t>11.45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6AE2" w14:textId="77777777" w:rsidR="006B6451" w:rsidRPr="009709C5" w:rsidRDefault="006B6451" w:rsidP="00444E9F">
            <w:pPr>
              <w:pStyle w:val="TAC"/>
            </w:pPr>
            <w:r w:rsidRPr="00622496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6567" w14:textId="77777777" w:rsidR="006B6451" w:rsidRPr="009709C5" w:rsidRDefault="006B6451" w:rsidP="00444E9F">
            <w:pPr>
              <w:pStyle w:val="TAC"/>
            </w:pPr>
            <w:r w:rsidRPr="00622496">
              <w:t>0.3</w:t>
            </w:r>
          </w:p>
        </w:tc>
      </w:tr>
      <w:tr w:rsidR="006B6451" w:rsidRPr="009709C5" w14:paraId="6DA3F7F7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5C08E" w14:textId="77777777" w:rsidR="006B6451" w:rsidRPr="009709C5" w:rsidRDefault="006B6451" w:rsidP="00444E9F">
            <w:pPr>
              <w:pStyle w:val="TAC"/>
            </w:pPr>
            <w:r w:rsidRPr="003470CA">
              <w:t>MOP-TRP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C4CE" w14:textId="77777777" w:rsidR="006B6451" w:rsidRPr="009709C5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D5AD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0239" w14:textId="77777777" w:rsidR="006B6451" w:rsidRPr="009709C5" w:rsidRDefault="006B6451" w:rsidP="00444E9F">
            <w:pPr>
              <w:pStyle w:val="TAC"/>
            </w:pPr>
            <w:r w:rsidRPr="009709C5">
              <w:t>23dBm/ChBW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1D47" w14:textId="77777777" w:rsidR="006B6451" w:rsidRPr="009709C5" w:rsidRDefault="006B6451" w:rsidP="00444E9F">
            <w:pPr>
              <w:pStyle w:val="TAC"/>
            </w:pPr>
            <w:r w:rsidRPr="009709C5">
              <w:t>16.33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D4BA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DCA9" w14:textId="77777777" w:rsidR="006B6451" w:rsidRPr="009709C5" w:rsidRDefault="006B6451" w:rsidP="00444E9F">
            <w:pPr>
              <w:pStyle w:val="TAC"/>
            </w:pPr>
            <w:r w:rsidRPr="009709C5">
              <w:t>0.1</w:t>
            </w:r>
          </w:p>
        </w:tc>
      </w:tr>
      <w:tr w:rsidR="006B6451" w:rsidRPr="009709C5" w14:paraId="1670353C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9DE4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01AE" w14:textId="77777777" w:rsidR="006B6451" w:rsidRPr="009709C5" w:rsidRDefault="006B6451" w:rsidP="00444E9F">
            <w:pPr>
              <w:pStyle w:val="TAC"/>
            </w:pPr>
            <w:r w:rsidRPr="009709C5">
              <w:t>FR2b</w:t>
            </w:r>
            <w:r w:rsidRPr="006E2B5E">
              <w:t>, 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3F7D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58A1" w14:textId="77777777" w:rsidR="006B6451" w:rsidRPr="009709C5" w:rsidRDefault="006B6451" w:rsidP="00444E9F">
            <w:pPr>
              <w:pStyle w:val="TAC"/>
            </w:pPr>
            <w:r w:rsidRPr="009709C5">
              <w:t>23dBm/ChBW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F780" w14:textId="77777777" w:rsidR="006B6451" w:rsidRPr="009709C5" w:rsidRDefault="006B6451" w:rsidP="00444E9F">
            <w:pPr>
              <w:pStyle w:val="TAC"/>
            </w:pPr>
            <w:r w:rsidRPr="009709C5">
              <w:t>11.45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A944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F49" w14:textId="77777777" w:rsidR="006B6451" w:rsidRPr="009709C5" w:rsidRDefault="006B6451" w:rsidP="00444E9F">
            <w:pPr>
              <w:pStyle w:val="TAC"/>
            </w:pPr>
            <w:r w:rsidRPr="009709C5">
              <w:t>0.3</w:t>
            </w:r>
          </w:p>
        </w:tc>
      </w:tr>
      <w:tr w:rsidR="006B6451" w:rsidRPr="009709C5" w14:paraId="110060E3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6FDBC" w14:textId="77777777" w:rsidR="006B6451" w:rsidRPr="009709C5" w:rsidRDefault="006B6451" w:rsidP="00444E9F">
            <w:pPr>
              <w:pStyle w:val="TAC"/>
            </w:pPr>
            <w:r w:rsidRPr="009709C5">
              <w:t>MOP-Spherical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0551" w14:textId="77777777" w:rsidR="006B6451" w:rsidRPr="009709C5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BD1B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95FE" w14:textId="77777777" w:rsidR="006B6451" w:rsidRPr="009709C5" w:rsidRDefault="006B6451" w:rsidP="00444E9F">
            <w:pPr>
              <w:pStyle w:val="TAC"/>
            </w:pPr>
            <w:r w:rsidRPr="009709C5">
              <w:t>9.75dBm/ChBW</w:t>
            </w:r>
          </w:p>
          <w:p w14:paraId="7C0AFB60" w14:textId="77777777" w:rsidR="006B6451" w:rsidRPr="009709C5" w:rsidRDefault="006B6451" w:rsidP="00444E9F">
            <w:pPr>
              <w:pStyle w:val="TAC"/>
            </w:pPr>
            <w:r w:rsidRPr="009709C5">
              <w:t>(Spherical – MBR= 11.5-1.75)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845D" w14:textId="77777777" w:rsidR="006B6451" w:rsidRPr="009709C5" w:rsidRDefault="006B6451" w:rsidP="00444E9F">
            <w:pPr>
              <w:pStyle w:val="TAC"/>
            </w:pPr>
            <w:r w:rsidRPr="009709C5">
              <w:t>11.45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D29B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5096" w14:textId="77777777" w:rsidR="006B6451" w:rsidRPr="009709C5" w:rsidRDefault="006B6451" w:rsidP="00444E9F">
            <w:pPr>
              <w:pStyle w:val="TAC"/>
            </w:pPr>
            <w:r w:rsidRPr="009709C5">
              <w:t>0.3</w:t>
            </w:r>
          </w:p>
        </w:tc>
      </w:tr>
      <w:tr w:rsidR="006B6451" w:rsidRPr="009709C5" w14:paraId="41CA0C50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691A880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0DA5" w14:textId="77777777" w:rsidR="006B6451" w:rsidRPr="009709C5" w:rsidRDefault="006B6451" w:rsidP="00444E9F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2FF0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B81F" w14:textId="77777777" w:rsidR="006B6451" w:rsidRPr="009709C5" w:rsidRDefault="006B6451" w:rsidP="00444E9F">
            <w:pPr>
              <w:pStyle w:val="TAC"/>
            </w:pPr>
            <w:r w:rsidRPr="009709C5">
              <w:t>7.6dBm/ChBW</w:t>
            </w:r>
          </w:p>
          <w:p w14:paraId="28CD3E00" w14:textId="77777777" w:rsidR="006B6451" w:rsidRPr="009709C5" w:rsidRDefault="006B6451" w:rsidP="00444E9F">
            <w:pPr>
              <w:pStyle w:val="TAC"/>
            </w:pPr>
            <w:r w:rsidRPr="009709C5">
              <w:t>(Spherical – MBR=8-0.4)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5D70" w14:textId="77777777" w:rsidR="006B6451" w:rsidRPr="009709C5" w:rsidRDefault="006B6451" w:rsidP="00444E9F">
            <w:pPr>
              <w:pStyle w:val="TAC"/>
            </w:pPr>
            <w:r w:rsidRPr="009709C5">
              <w:t>6.37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90EB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4B2E" w14:textId="77777777" w:rsidR="006B6451" w:rsidRPr="009709C5" w:rsidRDefault="006B6451" w:rsidP="00444E9F">
            <w:pPr>
              <w:pStyle w:val="TAC"/>
            </w:pPr>
            <w:r w:rsidRPr="009709C5">
              <w:t>0.9</w:t>
            </w:r>
          </w:p>
        </w:tc>
      </w:tr>
      <w:tr w:rsidR="006B6451" w:rsidRPr="009709C5" w14:paraId="3E67B47D" w14:textId="77777777" w:rsidTr="006F1D99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226A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360A" w14:textId="77777777" w:rsidR="006B6451" w:rsidRPr="009709C5" w:rsidRDefault="006B6451" w:rsidP="00444E9F">
            <w:pPr>
              <w:pStyle w:val="TAC"/>
            </w:pPr>
            <w:r w:rsidRPr="009709C5">
              <w:t>FR2</w:t>
            </w:r>
            <w:r>
              <w:t>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0F74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853E" w14:textId="77777777" w:rsidR="006B6451" w:rsidRPr="009709C5" w:rsidRDefault="006B6451" w:rsidP="00444E9F">
            <w:pPr>
              <w:pStyle w:val="TAC"/>
            </w:pPr>
            <w:r>
              <w:t>5.4</w:t>
            </w:r>
            <w:r w:rsidRPr="009709C5">
              <w:t>dBm/ChBW</w:t>
            </w:r>
          </w:p>
          <w:p w14:paraId="51A38CE4" w14:textId="77777777" w:rsidR="006B6451" w:rsidRPr="009709C5" w:rsidRDefault="006B6451" w:rsidP="00444E9F">
            <w:pPr>
              <w:pStyle w:val="TAC"/>
            </w:pPr>
            <w:r w:rsidRPr="009709C5">
              <w:t>(Spherical – MBR=</w:t>
            </w:r>
            <w:r>
              <w:t>5.8</w:t>
            </w:r>
            <w:r w:rsidRPr="009709C5">
              <w:t>-0.4)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D9DA" w14:textId="77777777" w:rsidR="006B6451" w:rsidRPr="009709C5" w:rsidRDefault="006B6451" w:rsidP="00444E9F">
            <w:pPr>
              <w:pStyle w:val="TAC"/>
            </w:pPr>
            <w:r>
              <w:t>5.86</w:t>
            </w:r>
            <w:r w:rsidRPr="009709C5">
              <w:t xml:space="preserve">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3D90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8E16" w14:textId="77777777" w:rsidR="006B6451" w:rsidRPr="009709C5" w:rsidRDefault="006B6451" w:rsidP="00444E9F">
            <w:pPr>
              <w:pStyle w:val="TAC"/>
            </w:pPr>
            <w:r>
              <w:t>1.0</w:t>
            </w:r>
          </w:p>
        </w:tc>
      </w:tr>
      <w:tr w:rsidR="006B6451" w:rsidRPr="009709C5" w14:paraId="13A2952E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3F8BA" w14:textId="77777777" w:rsidR="006B6451" w:rsidRPr="009709C5" w:rsidRDefault="006B6451" w:rsidP="00444E9F">
            <w:pPr>
              <w:pStyle w:val="TAC"/>
            </w:pPr>
            <w:r w:rsidRPr="009709C5">
              <w:t>MPR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BED5" w14:textId="77777777" w:rsidR="006B6451" w:rsidRPr="009709C5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9AE4" w14:textId="77777777" w:rsidR="006B6451" w:rsidRPr="009709C5" w:rsidRDefault="006B6451" w:rsidP="00444E9F">
            <w:pPr>
              <w:pStyle w:val="TAC"/>
            </w:pPr>
            <w:r w:rsidRPr="009709C5">
              <w:t>-7.6dBm/400MHz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E86F" w14:textId="77777777" w:rsidR="006B6451" w:rsidRPr="009709C5" w:rsidRDefault="006B6451" w:rsidP="00444E9F">
            <w:pPr>
              <w:pStyle w:val="TAC"/>
            </w:pPr>
            <w:r w:rsidRPr="009709C5">
              <w:t>7.65dBm/ChBW</w:t>
            </w:r>
          </w:p>
          <w:p w14:paraId="59F5B3DD" w14:textId="77777777" w:rsidR="006B6451" w:rsidRPr="009709C5" w:rsidRDefault="006B6451" w:rsidP="00444E9F">
            <w:pPr>
              <w:pStyle w:val="TAC"/>
            </w:pPr>
            <w:r w:rsidRPr="009709C5">
              <w:t>(EIRP-MPB-MPR-T(MPR)=22.4-0.75-9-5)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1D0F" w14:textId="77777777" w:rsidR="006B6451" w:rsidRPr="009709C5" w:rsidRDefault="006B6451" w:rsidP="00444E9F">
            <w:pPr>
              <w:pStyle w:val="TAC"/>
            </w:pPr>
            <w:r w:rsidRPr="009709C5">
              <w:t>15.17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9CAB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2C41" w14:textId="77777777" w:rsidR="006B6451" w:rsidRPr="009709C5" w:rsidRDefault="006B6451" w:rsidP="00444E9F">
            <w:pPr>
              <w:pStyle w:val="TAC"/>
            </w:pPr>
            <w:r w:rsidRPr="009709C5">
              <w:t>0.13</w:t>
            </w:r>
          </w:p>
        </w:tc>
      </w:tr>
      <w:tr w:rsidR="006B6451" w:rsidRPr="009709C5" w14:paraId="2EB01381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F41B7D6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7A6F" w14:textId="77777777" w:rsidR="006B6451" w:rsidRPr="009709C5" w:rsidRDefault="006B6451" w:rsidP="00444E9F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F189" w14:textId="77777777" w:rsidR="006B6451" w:rsidRPr="009709C5" w:rsidRDefault="006B6451" w:rsidP="00444E9F">
            <w:pPr>
              <w:pStyle w:val="TAC"/>
            </w:pPr>
            <w:r w:rsidRPr="009709C5"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B5F7" w14:textId="77777777" w:rsidR="006B6451" w:rsidRPr="009709C5" w:rsidRDefault="006B6451" w:rsidP="00444E9F">
            <w:pPr>
              <w:pStyle w:val="TAC"/>
            </w:pPr>
            <w:r w:rsidRPr="009709C5">
              <w:t>5.85dBm/ChBW</w:t>
            </w:r>
          </w:p>
          <w:p w14:paraId="1D328A1E" w14:textId="77777777" w:rsidR="006B6451" w:rsidRPr="009709C5" w:rsidRDefault="006B6451" w:rsidP="00444E9F">
            <w:pPr>
              <w:pStyle w:val="TAC"/>
            </w:pPr>
            <w:r w:rsidRPr="009709C5">
              <w:t>(EIRP-MPB-MPR-T(MPR)=20.6-0.75-9-5)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69D8" w14:textId="77777777" w:rsidR="006B6451" w:rsidRPr="009709C5" w:rsidRDefault="006B6451" w:rsidP="00444E9F">
            <w:pPr>
              <w:pStyle w:val="TAC"/>
            </w:pPr>
            <w:r w:rsidRPr="009709C5">
              <w:t>11.30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437F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2DF5" w14:textId="77777777" w:rsidR="006B6451" w:rsidRPr="009709C5" w:rsidRDefault="006B6451" w:rsidP="00444E9F">
            <w:pPr>
              <w:pStyle w:val="TAC"/>
            </w:pPr>
            <w:r w:rsidRPr="009709C5">
              <w:t>0.31</w:t>
            </w:r>
          </w:p>
        </w:tc>
      </w:tr>
      <w:tr w:rsidR="006B6451" w:rsidRPr="009709C5" w14:paraId="6CE0C145" w14:textId="77777777" w:rsidTr="006F1D99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E90D50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7A8D" w14:textId="77777777" w:rsidR="006B6451" w:rsidRPr="009709C5" w:rsidRDefault="006B6451" w:rsidP="00444E9F">
            <w:pPr>
              <w:pStyle w:val="TAC"/>
            </w:pPr>
            <w:r w:rsidRPr="00F03C48">
              <w:t>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2773" w14:textId="77777777" w:rsidR="006B6451" w:rsidRPr="009709C5" w:rsidRDefault="006B6451" w:rsidP="00444E9F">
            <w:pPr>
              <w:pStyle w:val="TAC"/>
            </w:pPr>
            <w:r w:rsidRPr="00F03C48">
              <w:t>-4.5dBm/400MHz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3168" w14:textId="77777777" w:rsidR="006B6451" w:rsidRPr="00F03C48" w:rsidRDefault="006B6451" w:rsidP="00444E9F">
            <w:pPr>
              <w:pStyle w:val="TAC"/>
            </w:pPr>
            <w:r w:rsidRPr="00F03C48">
              <w:t>4.2dBm/ChBW</w:t>
            </w:r>
          </w:p>
          <w:p w14:paraId="537C3953" w14:textId="77777777" w:rsidR="006B6451" w:rsidRPr="009709C5" w:rsidRDefault="006B6451" w:rsidP="00444E9F">
            <w:pPr>
              <w:pStyle w:val="TAC"/>
            </w:pPr>
            <w:r w:rsidRPr="00F03C48">
              <w:t>(EIRP-MPB-MPR-T(MPR)=18.7-0.5-9-5)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F71F" w14:textId="77777777" w:rsidR="006B6451" w:rsidRPr="009709C5" w:rsidRDefault="006B6451" w:rsidP="00444E9F">
            <w:pPr>
              <w:pStyle w:val="TAC"/>
            </w:pPr>
            <w:r w:rsidRPr="00F03C48">
              <w:t>8.70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5585" w14:textId="77777777" w:rsidR="006B6451" w:rsidRPr="009709C5" w:rsidRDefault="006B6451" w:rsidP="00444E9F">
            <w:pPr>
              <w:pStyle w:val="TAC"/>
            </w:pPr>
            <w:r w:rsidRPr="00F03C48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D9C8" w14:textId="77777777" w:rsidR="006B6451" w:rsidRPr="009709C5" w:rsidRDefault="006B6451" w:rsidP="00444E9F">
            <w:pPr>
              <w:pStyle w:val="TAC"/>
            </w:pPr>
            <w:r w:rsidRPr="00F03C48">
              <w:t>0.55</w:t>
            </w:r>
          </w:p>
        </w:tc>
      </w:tr>
      <w:tr w:rsidR="006B6451" w:rsidRPr="009709C5" w14:paraId="197862D2" w14:textId="77777777" w:rsidTr="006F1D99">
        <w:trPr>
          <w:cantSplit/>
          <w:tblHeader/>
        </w:trPr>
        <w:tc>
          <w:tcPr>
            <w:tcW w:w="101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635853" w14:textId="77777777" w:rsidR="006B6451" w:rsidRPr="009709C5" w:rsidRDefault="006B6451" w:rsidP="00444E9F">
            <w:pPr>
              <w:pStyle w:val="TAC"/>
            </w:pPr>
            <w:r w:rsidRPr="00E162E8">
              <w:t>Configured output power with power boost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1D20" w14:textId="77777777" w:rsidR="006B6451" w:rsidRPr="009709C5" w:rsidRDefault="006B6451" w:rsidP="00444E9F">
            <w:pPr>
              <w:pStyle w:val="TAC"/>
            </w:pPr>
            <w:r w:rsidRPr="00E162E8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3E92" w14:textId="77777777" w:rsidR="006B6451" w:rsidRPr="009709C5" w:rsidRDefault="006B6451" w:rsidP="00444E9F">
            <w:pPr>
              <w:pStyle w:val="TAC"/>
            </w:pPr>
            <w:r w:rsidRPr="00E162E8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6119" w14:textId="77777777" w:rsidR="006B6451" w:rsidRPr="00E162E8" w:rsidRDefault="006B6451" w:rsidP="00444E9F">
            <w:pPr>
              <w:pStyle w:val="TAC"/>
            </w:pPr>
            <w:r w:rsidRPr="00E162E8">
              <w:t>21.7dBm/ChBW</w:t>
            </w:r>
          </w:p>
          <w:p w14:paraId="0BACD1CE" w14:textId="77777777" w:rsidR="006B6451" w:rsidRPr="009709C5" w:rsidRDefault="006B6451" w:rsidP="00444E9F">
            <w:pPr>
              <w:pStyle w:val="TAC"/>
            </w:pPr>
            <w:r w:rsidRPr="00E162E8">
              <w:t>(22.4-1.7+1)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7784" w14:textId="77777777" w:rsidR="006B6451" w:rsidRPr="009709C5" w:rsidRDefault="006B6451" w:rsidP="00444E9F">
            <w:pPr>
              <w:pStyle w:val="TAC"/>
            </w:pPr>
            <w:r w:rsidRPr="00E162E8">
              <w:t>16.33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FF30" w14:textId="77777777" w:rsidR="006B6451" w:rsidRPr="009709C5" w:rsidRDefault="006B6451" w:rsidP="00444E9F">
            <w:pPr>
              <w:pStyle w:val="TAC"/>
            </w:pPr>
            <w:r w:rsidRPr="00E162E8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8E35" w14:textId="77777777" w:rsidR="006B6451" w:rsidRPr="009709C5" w:rsidRDefault="006B6451" w:rsidP="00444E9F">
            <w:pPr>
              <w:pStyle w:val="TAC"/>
            </w:pPr>
            <w:r w:rsidRPr="00E162E8">
              <w:t>0.1</w:t>
            </w:r>
          </w:p>
        </w:tc>
      </w:tr>
      <w:tr w:rsidR="006B6451" w:rsidRPr="009709C5" w14:paraId="26535C55" w14:textId="77777777" w:rsidTr="006F1D99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C46B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0435" w14:textId="77777777" w:rsidR="006B6451" w:rsidRPr="009709C5" w:rsidRDefault="006B6451" w:rsidP="00444E9F">
            <w:pPr>
              <w:pStyle w:val="TAC"/>
            </w:pPr>
            <w:r w:rsidRPr="00E162E8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15BB" w14:textId="77777777" w:rsidR="006B6451" w:rsidRPr="009709C5" w:rsidRDefault="006B6451" w:rsidP="00444E9F">
            <w:pPr>
              <w:pStyle w:val="TAC"/>
            </w:pPr>
            <w:r w:rsidRPr="00E162E8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94C7" w14:textId="77777777" w:rsidR="006B6451" w:rsidRPr="00E162E8" w:rsidRDefault="006B6451" w:rsidP="00444E9F">
            <w:pPr>
              <w:pStyle w:val="TAC"/>
            </w:pPr>
            <w:r w:rsidRPr="00E162E8">
              <w:t>19.9dBm/ChBW</w:t>
            </w:r>
          </w:p>
          <w:p w14:paraId="709B7B12" w14:textId="77777777" w:rsidR="006B6451" w:rsidRPr="009709C5" w:rsidRDefault="006B6451" w:rsidP="00444E9F">
            <w:pPr>
              <w:pStyle w:val="TAC"/>
            </w:pPr>
            <w:r w:rsidRPr="00E162E8">
              <w:t>(20.6-1.7+1)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4725" w14:textId="77777777" w:rsidR="006B6451" w:rsidRPr="009709C5" w:rsidRDefault="006B6451" w:rsidP="00444E9F">
            <w:pPr>
              <w:pStyle w:val="TAC"/>
            </w:pPr>
            <w:r w:rsidRPr="00E162E8">
              <w:t>11.45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159B" w14:textId="77777777" w:rsidR="006B6451" w:rsidRPr="009709C5" w:rsidRDefault="006B6451" w:rsidP="00444E9F">
            <w:pPr>
              <w:pStyle w:val="TAC"/>
            </w:pPr>
            <w:r w:rsidRPr="00E162E8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B9DE" w14:textId="77777777" w:rsidR="006B6451" w:rsidRPr="009709C5" w:rsidRDefault="006B6451" w:rsidP="00444E9F">
            <w:pPr>
              <w:pStyle w:val="TAC"/>
            </w:pPr>
            <w:r w:rsidRPr="00E162E8">
              <w:t>0.3</w:t>
            </w:r>
          </w:p>
        </w:tc>
      </w:tr>
      <w:tr w:rsidR="006B6451" w:rsidRPr="009709C5" w14:paraId="64F0486A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09E4D2" w14:textId="77777777" w:rsidR="006B6451" w:rsidRPr="009709C5" w:rsidRDefault="006B6451" w:rsidP="00444E9F">
            <w:pPr>
              <w:pStyle w:val="TAC"/>
            </w:pPr>
            <w:r w:rsidRPr="009709C5">
              <w:t>Minimum output power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321F" w14:textId="77777777" w:rsidR="006B6451" w:rsidRPr="009709C5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7CF7" w14:textId="77777777" w:rsidR="006B6451" w:rsidRPr="009709C5" w:rsidRDefault="006B6451" w:rsidP="00444E9F">
            <w:pPr>
              <w:pStyle w:val="TAC"/>
            </w:pPr>
            <w:r w:rsidRPr="009709C5">
              <w:t>-10.6dBm/400MHz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084A" w14:textId="77777777" w:rsidR="006B6451" w:rsidRPr="009709C5" w:rsidRDefault="006B6451" w:rsidP="00444E9F">
            <w:pPr>
              <w:pStyle w:val="TAC"/>
            </w:pPr>
            <w:r w:rsidRPr="009709C5">
              <w:t>-13dBm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EE26" w14:textId="77777777" w:rsidR="006B6451" w:rsidRPr="009709C5" w:rsidRDefault="006B6451" w:rsidP="00444E9F">
            <w:pPr>
              <w:pStyle w:val="TAC"/>
            </w:pPr>
            <w:r w:rsidRPr="009709C5">
              <w:t>-2.54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1DE4" w14:textId="77777777" w:rsidR="006B6451" w:rsidRPr="009709C5" w:rsidRDefault="006B6451" w:rsidP="00444E9F">
            <w:pPr>
              <w:pStyle w:val="TAC"/>
            </w:pPr>
            <w:r w:rsidRPr="009709C5">
              <w:t>8.4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97DB" w14:textId="77777777" w:rsidR="006B6451" w:rsidRPr="009709C5" w:rsidRDefault="006B6451" w:rsidP="00444E9F">
            <w:pPr>
              <w:pStyle w:val="TAC"/>
            </w:pPr>
            <w:r w:rsidRPr="009709C5">
              <w:t xml:space="preserve">1.0 </w:t>
            </w:r>
          </w:p>
          <w:p w14:paraId="33C69935" w14:textId="77777777" w:rsidR="006B6451" w:rsidRPr="009709C5" w:rsidRDefault="006B6451" w:rsidP="00444E9F">
            <w:pPr>
              <w:pStyle w:val="TAC"/>
            </w:pPr>
            <w:r w:rsidRPr="009709C5">
              <w:t>(with  relaxation)</w:t>
            </w:r>
          </w:p>
        </w:tc>
      </w:tr>
      <w:tr w:rsidR="006B6451" w:rsidRPr="009709C5" w14:paraId="735ABA30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16F341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0245" w14:textId="77777777" w:rsidR="006B6451" w:rsidRPr="009709C5" w:rsidRDefault="006B6451" w:rsidP="00444E9F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DC11" w14:textId="77777777" w:rsidR="006B6451" w:rsidRPr="009709C5" w:rsidRDefault="006B6451" w:rsidP="00444E9F">
            <w:pPr>
              <w:pStyle w:val="TAC"/>
            </w:pPr>
            <w:r w:rsidRPr="009709C5"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718F" w14:textId="77777777" w:rsidR="006B6451" w:rsidRPr="009709C5" w:rsidRDefault="006B6451" w:rsidP="00444E9F">
            <w:pPr>
              <w:pStyle w:val="TAC"/>
            </w:pPr>
            <w:r w:rsidRPr="009709C5">
              <w:t>-13dBm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5EAE" w14:textId="77777777" w:rsidR="006B6451" w:rsidRPr="009709C5" w:rsidRDefault="006B6451" w:rsidP="00444E9F">
            <w:pPr>
              <w:pStyle w:val="TAC"/>
            </w:pPr>
            <w:r w:rsidRPr="009709C5">
              <w:t>-7.64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9FB" w14:textId="77777777" w:rsidR="006B6451" w:rsidRPr="009709C5" w:rsidRDefault="006B6451" w:rsidP="00444E9F">
            <w:pPr>
              <w:pStyle w:val="TAC"/>
            </w:pPr>
            <w:r w:rsidRPr="009709C5">
              <w:t>13.5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DB0C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  <w:p w14:paraId="405E0E63" w14:textId="77777777" w:rsidR="006B6451" w:rsidRPr="009709C5" w:rsidRDefault="006B6451" w:rsidP="00444E9F">
            <w:pPr>
              <w:pStyle w:val="TAC"/>
            </w:pPr>
            <w:r w:rsidRPr="009709C5">
              <w:t>(with relaxation)</w:t>
            </w:r>
          </w:p>
        </w:tc>
      </w:tr>
      <w:tr w:rsidR="006B6451" w:rsidRPr="009709C5" w14:paraId="2F4CD9A7" w14:textId="77777777" w:rsidTr="006F1D99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A5B58D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D4A3" w14:textId="77777777" w:rsidR="006B6451" w:rsidRPr="009709C5" w:rsidRDefault="006B6451" w:rsidP="00444E9F">
            <w:pPr>
              <w:pStyle w:val="TAC"/>
            </w:pPr>
            <w:r w:rsidRPr="00F03C48">
              <w:t>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5924" w14:textId="77777777" w:rsidR="006B6451" w:rsidRPr="009709C5" w:rsidRDefault="006B6451" w:rsidP="00444E9F">
            <w:pPr>
              <w:pStyle w:val="TAC"/>
            </w:pPr>
            <w:r w:rsidRPr="00F03C48">
              <w:t>-4.5dBm/400MHz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9172" w14:textId="77777777" w:rsidR="006B6451" w:rsidRPr="009709C5" w:rsidRDefault="006B6451" w:rsidP="00444E9F">
            <w:pPr>
              <w:pStyle w:val="TAC"/>
            </w:pPr>
            <w:r w:rsidRPr="00F03C48">
              <w:t>-13dBm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9450" w14:textId="77777777" w:rsidR="006B6451" w:rsidRPr="009709C5" w:rsidRDefault="006B6451" w:rsidP="00444E9F">
            <w:pPr>
              <w:pStyle w:val="TAC"/>
            </w:pPr>
            <w:r w:rsidRPr="00F03C48">
              <w:t>-8.64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88FF" w14:textId="77777777" w:rsidR="006B6451" w:rsidRPr="009709C5" w:rsidRDefault="006B6451" w:rsidP="00444E9F">
            <w:pPr>
              <w:pStyle w:val="TAC"/>
            </w:pPr>
            <w:r w:rsidRPr="00F03C48">
              <w:t>14.5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6080" w14:textId="77777777" w:rsidR="006B6451" w:rsidRPr="00F03C48" w:rsidRDefault="006B6451" w:rsidP="00444E9F">
            <w:pPr>
              <w:pStyle w:val="TAC"/>
            </w:pPr>
            <w:r w:rsidRPr="00F03C48">
              <w:t>1.0</w:t>
            </w:r>
          </w:p>
          <w:p w14:paraId="4AE0DB60" w14:textId="77777777" w:rsidR="006B6451" w:rsidRPr="009709C5" w:rsidRDefault="006B6451" w:rsidP="00444E9F">
            <w:pPr>
              <w:pStyle w:val="TAC"/>
            </w:pPr>
            <w:r w:rsidRPr="00F03C48">
              <w:t>(with relaxation)</w:t>
            </w:r>
          </w:p>
        </w:tc>
      </w:tr>
      <w:tr w:rsidR="006B6451" w:rsidRPr="009709C5" w14:paraId="36620575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246A519" w14:textId="77777777" w:rsidR="006B6451" w:rsidRPr="009709C5" w:rsidRDefault="006B6451" w:rsidP="00444E9F">
            <w:pPr>
              <w:pStyle w:val="TAC"/>
            </w:pPr>
            <w:r w:rsidRPr="009709C5">
              <w:t>OFF power – TRP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8A38" w14:textId="77777777" w:rsidR="006B6451" w:rsidRPr="009709C5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73E4" w14:textId="77777777" w:rsidR="006B6451" w:rsidRPr="009709C5" w:rsidRDefault="006B6451" w:rsidP="00444E9F">
            <w:pPr>
              <w:pStyle w:val="TAC"/>
            </w:pPr>
            <w:r w:rsidRPr="00664AFA">
              <w:t xml:space="preserve">-10.6dBm/400MHz 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9BABB" w14:textId="77777777" w:rsidR="006B6451" w:rsidRPr="009709C5" w:rsidRDefault="006B6451" w:rsidP="00444E9F">
            <w:pPr>
              <w:pStyle w:val="TAC"/>
            </w:pPr>
            <w:r w:rsidRPr="009709C5">
              <w:t>-35dBm/ChBW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8E06" w14:textId="77777777" w:rsidR="006B6451" w:rsidRPr="009709C5" w:rsidRDefault="006B6451" w:rsidP="00444E9F">
            <w:pPr>
              <w:pStyle w:val="TAC"/>
            </w:pPr>
            <w:r w:rsidRPr="009709C5">
              <w:t>-24.54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39D8" w14:textId="77777777" w:rsidR="006B6451" w:rsidRPr="009709C5" w:rsidRDefault="006B6451" w:rsidP="00444E9F">
            <w:pPr>
              <w:pStyle w:val="TAC"/>
            </w:pPr>
            <w:r w:rsidRPr="009709C5">
              <w:t>30.4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001E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  <w:p w14:paraId="285740E9" w14:textId="77777777" w:rsidR="006B6451" w:rsidRPr="009709C5" w:rsidRDefault="006B6451" w:rsidP="00444E9F">
            <w:pPr>
              <w:pStyle w:val="TAC"/>
            </w:pPr>
            <w:r w:rsidRPr="009709C5">
              <w:t>(with relaxation)</w:t>
            </w:r>
          </w:p>
        </w:tc>
      </w:tr>
      <w:tr w:rsidR="006B6451" w:rsidRPr="009709C5" w14:paraId="6B218767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9783909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FED0" w14:textId="77777777" w:rsidR="006B6451" w:rsidRPr="009709C5" w:rsidRDefault="006B6451" w:rsidP="00444E9F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44A9" w14:textId="77777777" w:rsidR="006B6451" w:rsidRPr="009709C5" w:rsidRDefault="006B6451" w:rsidP="00444E9F">
            <w:pPr>
              <w:pStyle w:val="TAC"/>
            </w:pPr>
            <w:r w:rsidRPr="00664AFA">
              <w:t xml:space="preserve">-5.5dBm/400MHz </w:t>
            </w:r>
          </w:p>
        </w:tc>
        <w:tc>
          <w:tcPr>
            <w:tcW w:w="15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9D2CBBB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9195" w14:textId="77777777" w:rsidR="006B6451" w:rsidRPr="009709C5" w:rsidRDefault="006B6451" w:rsidP="00444E9F">
            <w:pPr>
              <w:pStyle w:val="TAC"/>
            </w:pPr>
            <w:r w:rsidRPr="00664AFA">
              <w:t>-29.64</w:t>
            </w:r>
            <w:r w:rsidRPr="009709C5">
              <w:t xml:space="preserve">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FA5E" w14:textId="77777777" w:rsidR="006B6451" w:rsidRPr="009709C5" w:rsidRDefault="006B6451" w:rsidP="00444E9F">
            <w:pPr>
              <w:pStyle w:val="TAC"/>
            </w:pPr>
            <w:r w:rsidRPr="00664AFA">
              <w:t>35.5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9793" w14:textId="77777777" w:rsidR="006B6451" w:rsidRDefault="006B6451" w:rsidP="00444E9F">
            <w:pPr>
              <w:pStyle w:val="TAC"/>
            </w:pPr>
            <w:r>
              <w:t>1.0</w:t>
            </w:r>
          </w:p>
          <w:p w14:paraId="254BE1C8" w14:textId="77777777" w:rsidR="006B6451" w:rsidRPr="009709C5" w:rsidRDefault="006B6451" w:rsidP="00444E9F">
            <w:pPr>
              <w:pStyle w:val="TAC"/>
            </w:pPr>
            <w:r>
              <w:t>(with relaxation)</w:t>
            </w:r>
          </w:p>
        </w:tc>
      </w:tr>
      <w:tr w:rsidR="006B6451" w:rsidRPr="009709C5" w14:paraId="4424C977" w14:textId="77777777" w:rsidTr="006F1D99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545AC8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4E8C" w14:textId="77777777" w:rsidR="006B6451" w:rsidRPr="009709C5" w:rsidRDefault="006B6451" w:rsidP="00444E9F">
            <w:pPr>
              <w:pStyle w:val="TAC"/>
            </w:pPr>
            <w:r w:rsidRPr="001D0DB6">
              <w:rPr>
                <w:rFonts w:hint="eastAsia"/>
                <w:lang w:eastAsia="ja-JP"/>
              </w:rPr>
              <w:t>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2AEC" w14:textId="77777777" w:rsidR="006B6451" w:rsidRPr="009709C5" w:rsidRDefault="006B6451" w:rsidP="00444E9F">
            <w:pPr>
              <w:pStyle w:val="TAC"/>
            </w:pPr>
            <w:r w:rsidRPr="003B20E1">
              <w:rPr>
                <w:lang w:eastAsia="ja-JP"/>
              </w:rPr>
              <w:t>-4.5dBm/400MHz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94B3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5F55" w14:textId="77777777" w:rsidR="006B6451" w:rsidRPr="009709C5" w:rsidRDefault="006B6451" w:rsidP="00444E9F">
            <w:pPr>
              <w:pStyle w:val="TAC"/>
            </w:pPr>
            <w:r w:rsidRPr="001D0DB6">
              <w:rPr>
                <w:lang w:eastAsia="ja-JP"/>
              </w:rPr>
              <w:t>-3</w:t>
            </w:r>
            <w:r w:rsidRPr="00F10C14">
              <w:rPr>
                <w:lang w:eastAsia="ja-JP"/>
              </w:rPr>
              <w:t>0</w:t>
            </w:r>
            <w:r w:rsidRPr="001D0DB6">
              <w:rPr>
                <w:lang w:eastAsia="ja-JP"/>
              </w:rPr>
              <w:t>.64</w:t>
            </w:r>
            <w:r w:rsidRPr="001D0DB6">
              <w:rPr>
                <w:rFonts w:hint="eastAsia"/>
                <w:lang w:eastAsia="ja-JP"/>
              </w:rPr>
              <w:t xml:space="preserve">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2494" w14:textId="77777777" w:rsidR="006B6451" w:rsidRPr="009709C5" w:rsidRDefault="006B6451" w:rsidP="00444E9F">
            <w:pPr>
              <w:pStyle w:val="TAC"/>
            </w:pPr>
            <w:r w:rsidRPr="001D0DB6">
              <w:rPr>
                <w:lang w:eastAsia="ja-JP"/>
              </w:rPr>
              <w:t>3</w:t>
            </w:r>
            <w:r w:rsidRPr="00F10C14">
              <w:rPr>
                <w:lang w:eastAsia="ja-JP"/>
              </w:rPr>
              <w:t>6</w:t>
            </w:r>
            <w:r w:rsidRPr="001D0DB6">
              <w:rPr>
                <w:lang w:eastAsia="ja-JP"/>
              </w:rPr>
              <w:t>.5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46C3" w14:textId="77777777" w:rsidR="006B6451" w:rsidRPr="001D0DB6" w:rsidRDefault="006B6451" w:rsidP="00444E9F">
            <w:pPr>
              <w:pStyle w:val="TAC"/>
              <w:rPr>
                <w:lang w:eastAsia="ja-JP"/>
              </w:rPr>
            </w:pPr>
            <w:r w:rsidRPr="001D0DB6">
              <w:t>1.0</w:t>
            </w:r>
          </w:p>
          <w:p w14:paraId="0E469091" w14:textId="77777777" w:rsidR="006B6451" w:rsidRPr="009709C5" w:rsidRDefault="006B6451" w:rsidP="00444E9F">
            <w:pPr>
              <w:pStyle w:val="TAC"/>
            </w:pPr>
            <w:r w:rsidRPr="001D0DB6">
              <w:t>(with relaxation)</w:t>
            </w:r>
          </w:p>
        </w:tc>
      </w:tr>
      <w:tr w:rsidR="006B6451" w:rsidRPr="009709C5" w14:paraId="66D541B5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251BC50" w14:textId="77777777" w:rsidR="006B6451" w:rsidRPr="009709C5" w:rsidRDefault="006B6451" w:rsidP="00444E9F">
            <w:pPr>
              <w:pStyle w:val="TAC"/>
            </w:pPr>
            <w:r w:rsidRPr="009709C5">
              <w:t>OFF power – EIRP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19FD" w14:textId="77777777" w:rsidR="006B6451" w:rsidRPr="009709C5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B8FA" w14:textId="77777777" w:rsidR="006B6451" w:rsidRPr="009709C5" w:rsidRDefault="006B6451" w:rsidP="00444E9F">
            <w:pPr>
              <w:pStyle w:val="TAC"/>
            </w:pPr>
            <w:r w:rsidRPr="009709C5">
              <w:t>-7.6dBm/400MHz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44641" w14:textId="77777777" w:rsidR="006B6451" w:rsidRPr="009709C5" w:rsidRDefault="006B6451" w:rsidP="00444E9F">
            <w:pPr>
              <w:pStyle w:val="TAC"/>
            </w:pPr>
            <w:r w:rsidRPr="009709C5">
              <w:t>-30dBm/ChBW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19FC" w14:textId="77777777" w:rsidR="006B6451" w:rsidRPr="009709C5" w:rsidRDefault="006B6451" w:rsidP="00444E9F">
            <w:pPr>
              <w:pStyle w:val="TAC"/>
            </w:pPr>
            <w:r w:rsidRPr="009709C5">
              <w:t>-22.54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A174" w14:textId="007733FA" w:rsidR="006B6451" w:rsidRPr="009709C5" w:rsidRDefault="006B6451" w:rsidP="00444E9F">
            <w:pPr>
              <w:pStyle w:val="TAC"/>
            </w:pPr>
            <w:del w:id="46" w:author="Adan Toril" w:date="2024-10-16T13:24:00Z" w16du:dateUtc="2024-10-16T11:24:00Z">
              <w:r w:rsidRPr="009709C5" w:rsidDel="00B97C45">
                <w:delText>28.4</w:delText>
              </w:r>
            </w:del>
            <w:ins w:id="47" w:author="Adan Toril" w:date="2024-10-16T13:24:00Z" w16du:dateUtc="2024-10-16T11:24:00Z">
              <w:r w:rsidR="00B97C45">
                <w:t xml:space="preserve">EIRP + </w:t>
              </w:r>
            </w:ins>
            <w:ins w:id="48" w:author="Adan Toril" w:date="2024-10-16T13:25:00Z" w16du:dateUtc="2024-10-16T11:25:00Z">
              <w:r w:rsidR="00B97C45">
                <w:t>8</w:t>
              </w:r>
            </w:ins>
            <w:ins w:id="49" w:author="Adan Toril" w:date="2024-10-16T13:24:00Z" w16du:dateUtc="2024-10-16T11:24:00Z">
              <w:r w:rsidR="00B97C45">
                <w:t>dB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AEDD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  <w:p w14:paraId="6B383850" w14:textId="77777777" w:rsidR="006B6451" w:rsidRPr="009709C5" w:rsidRDefault="006B6451" w:rsidP="00444E9F">
            <w:pPr>
              <w:pStyle w:val="TAC"/>
            </w:pPr>
            <w:r w:rsidRPr="009709C5">
              <w:t>(with relaxation)</w:t>
            </w:r>
          </w:p>
        </w:tc>
      </w:tr>
      <w:tr w:rsidR="006B6451" w:rsidRPr="009709C5" w14:paraId="7177AA64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E46A548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7D8C" w14:textId="77777777" w:rsidR="006B6451" w:rsidRPr="009709C5" w:rsidRDefault="006B6451" w:rsidP="00444E9F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14C9" w14:textId="77777777" w:rsidR="006B6451" w:rsidRPr="009709C5" w:rsidRDefault="006B6451" w:rsidP="00444E9F">
            <w:pPr>
              <w:pStyle w:val="TAC"/>
            </w:pPr>
            <w:r w:rsidRPr="009709C5">
              <w:t>-5.5dBm/400MHz</w:t>
            </w:r>
          </w:p>
        </w:tc>
        <w:tc>
          <w:tcPr>
            <w:tcW w:w="15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8EA544F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4D1E" w14:textId="77777777" w:rsidR="006B6451" w:rsidRPr="009709C5" w:rsidRDefault="006B6451" w:rsidP="00444E9F">
            <w:pPr>
              <w:pStyle w:val="TAC"/>
            </w:pPr>
            <w:r w:rsidRPr="009709C5">
              <w:t>-24.64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3963" w14:textId="769625BD" w:rsidR="006B6451" w:rsidRPr="009709C5" w:rsidRDefault="00B97C45" w:rsidP="00444E9F">
            <w:pPr>
              <w:pStyle w:val="TAC"/>
            </w:pPr>
            <w:ins w:id="50" w:author="Adan Toril" w:date="2024-10-16T13:25:00Z" w16du:dateUtc="2024-10-16T11:25:00Z">
              <w:r>
                <w:t>EIRP + 11dB</w:t>
              </w:r>
            </w:ins>
            <w:del w:id="51" w:author="Adan Toril" w:date="2024-10-16T13:25:00Z" w16du:dateUtc="2024-10-16T11:25:00Z">
              <w:r w:rsidR="006B6451" w:rsidRPr="009709C5" w:rsidDel="00B97C45">
                <w:delText>30.5</w:delText>
              </w:r>
            </w:del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5B5E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  <w:p w14:paraId="3A33D4CE" w14:textId="77777777" w:rsidR="006B6451" w:rsidRPr="009709C5" w:rsidRDefault="006B6451" w:rsidP="00444E9F">
            <w:pPr>
              <w:pStyle w:val="TAC"/>
            </w:pPr>
            <w:r w:rsidRPr="009709C5">
              <w:t>(with relaxation)</w:t>
            </w:r>
          </w:p>
        </w:tc>
      </w:tr>
      <w:tr w:rsidR="006B6451" w:rsidRPr="009709C5" w14:paraId="386BA2FF" w14:textId="77777777" w:rsidTr="006F1D99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D0AA14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7C88" w14:textId="77777777" w:rsidR="006B6451" w:rsidRPr="009709C5" w:rsidRDefault="006B6451" w:rsidP="00444E9F">
            <w:pPr>
              <w:pStyle w:val="TAC"/>
            </w:pPr>
            <w:r w:rsidRPr="001D0DB6">
              <w:rPr>
                <w:rFonts w:hint="eastAsia"/>
                <w:lang w:eastAsia="ja-JP"/>
              </w:rPr>
              <w:t>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6140" w14:textId="77777777" w:rsidR="006B6451" w:rsidRPr="009709C5" w:rsidRDefault="006B6451" w:rsidP="00444E9F">
            <w:pPr>
              <w:pStyle w:val="TAC"/>
            </w:pPr>
            <w:r w:rsidRPr="001D0DB6">
              <w:rPr>
                <w:lang w:eastAsia="ja-JP"/>
              </w:rPr>
              <w:t>[</w:t>
            </w:r>
            <w:r w:rsidRPr="001D0DB6">
              <w:t>-</w:t>
            </w:r>
            <w:r w:rsidRPr="001D0DB6">
              <w:rPr>
                <w:rFonts w:hint="eastAsia"/>
                <w:lang w:eastAsia="ja-JP"/>
              </w:rPr>
              <w:t>4</w:t>
            </w:r>
            <w:r w:rsidRPr="001D0DB6">
              <w:t>.5</w:t>
            </w:r>
            <w:r w:rsidRPr="001D0DB6">
              <w:rPr>
                <w:lang w:eastAsia="ja-JP"/>
              </w:rPr>
              <w:t>]</w:t>
            </w:r>
            <w:r w:rsidRPr="001D0DB6">
              <w:t>dBm/400MHz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80AF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8867" w14:textId="77777777" w:rsidR="006B6451" w:rsidRPr="009709C5" w:rsidRDefault="006B6451" w:rsidP="00444E9F">
            <w:pPr>
              <w:pStyle w:val="TAC"/>
            </w:pPr>
            <w:r w:rsidRPr="001D0DB6">
              <w:rPr>
                <w:lang w:eastAsia="ja-JP"/>
              </w:rPr>
              <w:t>[</w:t>
            </w:r>
            <w:r w:rsidRPr="00664AFA">
              <w:rPr>
                <w:lang w:eastAsia="ja-JP"/>
              </w:rPr>
              <w:t>-25.64</w:t>
            </w:r>
            <w:r w:rsidRPr="001D0DB6">
              <w:rPr>
                <w:lang w:eastAsia="ja-JP"/>
              </w:rPr>
              <w:t>]</w:t>
            </w:r>
            <w:r w:rsidRPr="001D0DB6">
              <w:rPr>
                <w:rFonts w:hint="eastAsia"/>
                <w:lang w:eastAsia="ja-JP"/>
              </w:rPr>
              <w:t xml:space="preserve">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8E31" w14:textId="03A3BEBA" w:rsidR="006B6451" w:rsidRPr="009709C5" w:rsidRDefault="006B6451" w:rsidP="00444E9F">
            <w:pPr>
              <w:pStyle w:val="TAC"/>
            </w:pPr>
            <w:del w:id="52" w:author="Adan Toril" w:date="2024-10-16T13:25:00Z" w16du:dateUtc="2024-10-16T11:25:00Z">
              <w:r w:rsidRPr="001D0DB6" w:rsidDel="00B97C45">
                <w:rPr>
                  <w:lang w:eastAsia="ja-JP"/>
                </w:rPr>
                <w:delText>[</w:delText>
              </w:r>
              <w:r w:rsidRPr="00664AFA" w:rsidDel="00B97C45">
                <w:rPr>
                  <w:lang w:eastAsia="ja-JP"/>
                </w:rPr>
                <w:delText>31.5</w:delText>
              </w:r>
              <w:r w:rsidRPr="001D0DB6" w:rsidDel="00B97C45">
                <w:rPr>
                  <w:lang w:eastAsia="ja-JP"/>
                </w:rPr>
                <w:delText>]</w:delText>
              </w:r>
            </w:del>
            <w:ins w:id="53" w:author="Adan Toril" w:date="2024-10-16T13:25:00Z" w16du:dateUtc="2024-10-16T11:25:00Z">
              <w:r w:rsidR="00B97C45">
                <w:rPr>
                  <w:lang w:eastAsia="ja-JP"/>
                </w:rPr>
                <w:t>TBD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BF2D" w14:textId="77777777" w:rsidR="006B6451" w:rsidRPr="001D0DB6" w:rsidRDefault="006B6451" w:rsidP="00444E9F">
            <w:pPr>
              <w:pStyle w:val="TAC"/>
              <w:rPr>
                <w:lang w:eastAsia="ja-JP"/>
              </w:rPr>
            </w:pPr>
            <w:r w:rsidRPr="001D0DB6">
              <w:rPr>
                <w:lang w:eastAsia="ja-JP"/>
              </w:rPr>
              <w:t>[</w:t>
            </w:r>
            <w:r w:rsidRPr="001D0DB6">
              <w:t>1.0</w:t>
            </w:r>
            <w:r w:rsidRPr="001D0DB6">
              <w:rPr>
                <w:lang w:eastAsia="ja-JP"/>
              </w:rPr>
              <w:t>]</w:t>
            </w:r>
          </w:p>
          <w:p w14:paraId="1A4DDEDE" w14:textId="77777777" w:rsidR="006B6451" w:rsidRPr="009709C5" w:rsidRDefault="006B6451" w:rsidP="00444E9F">
            <w:pPr>
              <w:pStyle w:val="TAC"/>
            </w:pPr>
            <w:r w:rsidRPr="001D0DB6">
              <w:t>(with relaxation)</w:t>
            </w:r>
          </w:p>
        </w:tc>
      </w:tr>
      <w:tr w:rsidR="006B6451" w:rsidRPr="009709C5" w14:paraId="2E90AF68" w14:textId="77777777" w:rsidTr="006F1D99">
        <w:trPr>
          <w:cantSplit/>
          <w:tblHeader/>
        </w:trPr>
        <w:tc>
          <w:tcPr>
            <w:tcW w:w="10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DAE5" w14:textId="77777777" w:rsidR="006B6451" w:rsidRPr="009709C5" w:rsidRDefault="006B6451" w:rsidP="00444E9F">
            <w:pPr>
              <w:pStyle w:val="TAC"/>
            </w:pPr>
            <w:r w:rsidRPr="009709C5">
              <w:t>Absolute power tolerance</w:t>
            </w:r>
          </w:p>
        </w:tc>
        <w:tc>
          <w:tcPr>
            <w:tcW w:w="10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36E5" w14:textId="77777777" w:rsidR="006B6451" w:rsidRPr="009709C5" w:rsidRDefault="006B6451" w:rsidP="00444E9F">
            <w:pPr>
              <w:pStyle w:val="TAC"/>
            </w:pPr>
            <w:r w:rsidRPr="009709C5">
              <w:t>Same as Minimum output power</w:t>
            </w:r>
          </w:p>
        </w:tc>
      </w:tr>
      <w:tr w:rsidR="006B6451" w:rsidRPr="009709C5" w14:paraId="6711A065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A5F5CE" w14:textId="77777777" w:rsidR="006B6451" w:rsidRPr="009709C5" w:rsidRDefault="006B6451" w:rsidP="00444E9F">
            <w:pPr>
              <w:pStyle w:val="TAC"/>
            </w:pPr>
            <w:r w:rsidRPr="009709C5">
              <w:t>Relative power tolerance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D58D" w14:textId="77777777" w:rsidR="006B6451" w:rsidRPr="009709C5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437D" w14:textId="77777777" w:rsidR="006B6451" w:rsidRPr="009709C5" w:rsidRDefault="006B6451" w:rsidP="00444E9F">
            <w:pPr>
              <w:pStyle w:val="TAC"/>
            </w:pPr>
            <w:r w:rsidRPr="009709C5">
              <w:t>-13.6dBm/100MHz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CDE7" w14:textId="77777777" w:rsidR="006B6451" w:rsidRPr="009709C5" w:rsidRDefault="006B6451" w:rsidP="00444E9F">
            <w:pPr>
              <w:pStyle w:val="TAC"/>
            </w:pPr>
            <w:r w:rsidRPr="009709C5">
              <w:t>-7.6dBm/100MHz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F94D" w14:textId="77777777" w:rsidR="006B6451" w:rsidRPr="009709C5" w:rsidRDefault="006B6451" w:rsidP="00444E9F">
            <w:pPr>
              <w:pStyle w:val="TAC"/>
            </w:pPr>
            <w:r w:rsidRPr="009709C5">
              <w:t>5.86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C57B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D699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</w:tc>
      </w:tr>
      <w:tr w:rsidR="006B6451" w:rsidRPr="009709C5" w14:paraId="41D1F491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235A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F34F" w14:textId="77777777" w:rsidR="006B6451" w:rsidRPr="009709C5" w:rsidRDefault="006B6451" w:rsidP="00444E9F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FFB5" w14:textId="77777777" w:rsidR="006B6451" w:rsidRPr="009709C5" w:rsidRDefault="006B6451" w:rsidP="00444E9F">
            <w:pPr>
              <w:pStyle w:val="TAC"/>
            </w:pPr>
            <w:r w:rsidRPr="009709C5">
              <w:t>-11.5dBm/100MHz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8CB6" w14:textId="77777777" w:rsidR="006B6451" w:rsidRPr="009709C5" w:rsidRDefault="006B6451" w:rsidP="00444E9F">
            <w:pPr>
              <w:pStyle w:val="TAC"/>
            </w:pPr>
            <w:r w:rsidRPr="009709C5">
              <w:t>-5.5dBm/100MHz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E050" w14:textId="77777777" w:rsidR="006B6451" w:rsidRPr="009709C5" w:rsidRDefault="006B6451" w:rsidP="00444E9F">
            <w:pPr>
              <w:pStyle w:val="TAC"/>
            </w:pPr>
            <w:r w:rsidRPr="009709C5">
              <w:t>5.86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0765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9F95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</w:tc>
      </w:tr>
      <w:tr w:rsidR="006B6451" w:rsidRPr="009709C5" w14:paraId="7E3FBA2C" w14:textId="77777777" w:rsidTr="006F1D99">
        <w:trPr>
          <w:cantSplit/>
          <w:tblHeader/>
        </w:trPr>
        <w:tc>
          <w:tcPr>
            <w:tcW w:w="1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258F" w14:textId="77777777" w:rsidR="006B6451" w:rsidRPr="009709C5" w:rsidRDefault="006B6451" w:rsidP="00444E9F">
            <w:pPr>
              <w:pStyle w:val="TAC"/>
            </w:pPr>
            <w:r w:rsidRPr="009709C5">
              <w:t>Aggregate power tolerance</w:t>
            </w:r>
          </w:p>
        </w:tc>
        <w:tc>
          <w:tcPr>
            <w:tcW w:w="10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B258" w14:textId="77777777" w:rsidR="006B6451" w:rsidRPr="009709C5" w:rsidRDefault="006B6451" w:rsidP="00444E9F">
            <w:pPr>
              <w:pStyle w:val="TAC"/>
            </w:pPr>
            <w:r w:rsidRPr="009709C5">
              <w:t>Same as Relative power tolerance</w:t>
            </w:r>
          </w:p>
        </w:tc>
      </w:tr>
      <w:tr w:rsidR="006B6451" w:rsidRPr="009709C5" w14:paraId="021BD17D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D632E0" w14:textId="77777777" w:rsidR="006B6451" w:rsidRPr="009709C5" w:rsidRDefault="006B6451" w:rsidP="00444E9F">
            <w:pPr>
              <w:pStyle w:val="TAC"/>
            </w:pPr>
            <w:r w:rsidRPr="009709C5">
              <w:t>Aggregate power tolerance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B62F" w14:textId="77777777" w:rsidR="006B6451" w:rsidRPr="009709C5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F7D4" w14:textId="77777777" w:rsidR="006B6451" w:rsidRPr="009709C5" w:rsidRDefault="006B6451" w:rsidP="00444E9F">
            <w:pPr>
              <w:pStyle w:val="TAC"/>
            </w:pPr>
            <w:r w:rsidRPr="009709C5">
              <w:t>-13.6dBm/100MHz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2FD2" w14:textId="77777777" w:rsidR="006B6451" w:rsidRPr="009709C5" w:rsidRDefault="006B6451" w:rsidP="00444E9F">
            <w:pPr>
              <w:pStyle w:val="TAC"/>
            </w:pPr>
            <w:r w:rsidRPr="009709C5">
              <w:t>-7.6dBm/100MHz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60C8" w14:textId="77777777" w:rsidR="006B6451" w:rsidRPr="009709C5" w:rsidRDefault="006B6451" w:rsidP="00444E9F">
            <w:pPr>
              <w:pStyle w:val="TAC"/>
            </w:pPr>
            <w:r w:rsidRPr="009709C5">
              <w:t>5.86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C2A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5321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</w:tc>
      </w:tr>
      <w:tr w:rsidR="006B6451" w:rsidRPr="009709C5" w14:paraId="0756D800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5A3E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A7FC" w14:textId="77777777" w:rsidR="006B6451" w:rsidRPr="009709C5" w:rsidRDefault="006B6451" w:rsidP="00444E9F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4683" w14:textId="77777777" w:rsidR="006B6451" w:rsidRPr="009709C5" w:rsidRDefault="006B6451" w:rsidP="00444E9F">
            <w:pPr>
              <w:pStyle w:val="TAC"/>
            </w:pPr>
            <w:r w:rsidRPr="009709C5">
              <w:t>-11.5dBm/100MHz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BC3F" w14:textId="77777777" w:rsidR="006B6451" w:rsidRPr="009709C5" w:rsidRDefault="006B6451" w:rsidP="00444E9F">
            <w:pPr>
              <w:pStyle w:val="TAC"/>
            </w:pPr>
            <w:r w:rsidRPr="009709C5">
              <w:t>-5.5dBm/100MHz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A09F" w14:textId="77777777" w:rsidR="006B6451" w:rsidRPr="009709C5" w:rsidRDefault="006B6451" w:rsidP="00444E9F">
            <w:pPr>
              <w:pStyle w:val="TAC"/>
            </w:pPr>
            <w:r w:rsidRPr="009709C5">
              <w:t>5.86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9E2C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D07C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</w:tc>
      </w:tr>
      <w:tr w:rsidR="006F1D99" w:rsidRPr="009709C5" w14:paraId="394F643A" w14:textId="77777777" w:rsidTr="006F1D99">
        <w:trPr>
          <w:cantSplit/>
          <w:tblHeader/>
          <w:ins w:id="54" w:author="Adan Toril" w:date="2024-10-16T13:10:00Z"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40521A" w14:textId="60AED10C" w:rsidR="006F1D99" w:rsidRPr="009709C5" w:rsidRDefault="006F1D99" w:rsidP="004E3050">
            <w:pPr>
              <w:pStyle w:val="TAC"/>
              <w:rPr>
                <w:ins w:id="55" w:author="Adan Toril" w:date="2024-10-16T13:10:00Z" w16du:dateUtc="2024-10-16T11:10:00Z"/>
              </w:rPr>
            </w:pPr>
            <w:ins w:id="56" w:author="Adan Toril" w:date="2024-10-16T13:10:00Z" w16du:dateUtc="2024-10-16T11:10:00Z">
              <w:r>
                <w:t>Carrier Leakage</w:t>
              </w:r>
            </w:ins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9D83" w14:textId="345B52FA" w:rsidR="006F1D99" w:rsidRPr="009709C5" w:rsidRDefault="006F1D99" w:rsidP="004E3050">
            <w:pPr>
              <w:pStyle w:val="TAC"/>
              <w:rPr>
                <w:ins w:id="57" w:author="Adan Toril" w:date="2024-10-16T13:10:00Z" w16du:dateUtc="2024-10-16T11:10:00Z"/>
              </w:rPr>
            </w:pPr>
            <w:ins w:id="58" w:author="Adan Toril" w:date="2024-10-16T13:11:00Z" w16du:dateUtc="2024-10-16T11:11:00Z">
              <w:r w:rsidRPr="009709C5">
                <w:t>FR2a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A459" w14:textId="38C752A2" w:rsidR="006F1D99" w:rsidRPr="009709C5" w:rsidRDefault="006F1D99" w:rsidP="004E3050">
            <w:pPr>
              <w:pStyle w:val="TAC"/>
              <w:rPr>
                <w:ins w:id="59" w:author="Adan Toril" w:date="2024-10-16T13:10:00Z" w16du:dateUtc="2024-10-16T11:10:00Z"/>
              </w:rPr>
            </w:pPr>
            <w:ins w:id="60" w:author="Adan Toril" w:date="2024-10-16T13:12:00Z" w16du:dateUtc="2024-10-16T11:12:00Z">
              <w:r w:rsidRPr="009709C5">
                <w:t>-7.6dBm/400MHz</w:t>
              </w:r>
            </w:ins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FD180" w14:textId="77777777" w:rsidR="006F1D99" w:rsidRPr="006F1D99" w:rsidRDefault="006F1D99" w:rsidP="004E3050">
            <w:pPr>
              <w:pStyle w:val="TAC"/>
              <w:rPr>
                <w:ins w:id="61" w:author="Adan Toril" w:date="2024-11-11T12:34:00Z" w16du:dateUtc="2024-11-11T11:34:00Z"/>
                <w:highlight w:val="green"/>
              </w:rPr>
            </w:pPr>
            <w:ins w:id="62" w:author="Adan Toril" w:date="2024-11-11T12:34:00Z" w16du:dateUtc="2024-11-11T11:34:00Z">
              <w:r w:rsidRPr="006F1D99">
                <w:rPr>
                  <w:highlight w:val="green"/>
                </w:rPr>
                <w:t>-18.5dBm</w:t>
              </w:r>
            </w:ins>
          </w:p>
          <w:p w14:paraId="1042CA9E" w14:textId="7302A63E" w:rsidR="006F1D99" w:rsidRPr="009709C5" w:rsidRDefault="006F1D99" w:rsidP="004E3050">
            <w:pPr>
              <w:pStyle w:val="TAC"/>
              <w:rPr>
                <w:ins w:id="63" w:author="Adan Toril" w:date="2024-10-16T13:10:00Z" w16du:dateUtc="2024-10-16T11:10:00Z"/>
              </w:rPr>
            </w:pPr>
            <w:ins w:id="64" w:author="Adan Toril" w:date="2024-11-11T12:34:00Z" w16du:dateUtc="2024-11-11T11:34:00Z">
              <w:r w:rsidRPr="006F1D99">
                <w:rPr>
                  <w:highlight w:val="green"/>
                </w:rPr>
                <w:t>(Preq + MU – RelativeLimit = 0 + 6.15 – 25)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D288" w14:textId="00A278E1" w:rsidR="006F1D99" w:rsidRPr="009709C5" w:rsidRDefault="006F1D99" w:rsidP="004E3050">
            <w:pPr>
              <w:pStyle w:val="TAC"/>
              <w:rPr>
                <w:ins w:id="65" w:author="Adan Toril" w:date="2024-10-16T13:10:00Z" w16du:dateUtc="2024-10-16T11:10:00Z"/>
              </w:rPr>
            </w:pPr>
            <w:ins w:id="66" w:author="Adan Toril" w:date="2024-10-16T13:14:00Z" w16du:dateUtc="2024-10-16T11:14:00Z">
              <w:r>
                <w:t>13.3</w:t>
              </w:r>
            </w:ins>
            <w:ins w:id="67" w:author="Adan Toril" w:date="2024-10-16T13:11:00Z" w16du:dateUtc="2024-10-16T11:11:00Z">
              <w:r w:rsidRPr="009709C5">
                <w:t xml:space="preserve"> (NOTE 1)</w:t>
              </w:r>
            </w:ins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A205" w14:textId="5FCBEADA" w:rsidR="006F1D99" w:rsidRPr="009709C5" w:rsidRDefault="006F1D99" w:rsidP="004E3050">
            <w:pPr>
              <w:pStyle w:val="TAC"/>
              <w:rPr>
                <w:ins w:id="68" w:author="Adan Toril" w:date="2024-10-16T13:10:00Z" w16du:dateUtc="2024-10-16T11:10:00Z"/>
              </w:rPr>
            </w:pPr>
            <w:ins w:id="69" w:author="Adan Toril" w:date="2024-10-16T13:11:00Z" w16du:dateUtc="2024-10-16T11:11:00Z">
              <w:r w:rsidRPr="009709C5">
                <w:t>0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61F9" w14:textId="393C9082" w:rsidR="006F1D99" w:rsidRPr="009709C5" w:rsidRDefault="006F1D99" w:rsidP="004E3050">
            <w:pPr>
              <w:pStyle w:val="TAC"/>
              <w:rPr>
                <w:ins w:id="70" w:author="Adan Toril" w:date="2024-10-16T13:10:00Z" w16du:dateUtc="2024-10-16T11:10:00Z"/>
              </w:rPr>
            </w:pPr>
            <w:ins w:id="71" w:author="Adan Toril" w:date="2024-10-16T13:11:00Z" w16du:dateUtc="2024-10-16T11:11:00Z">
              <w:r w:rsidRPr="009709C5">
                <w:t>0.</w:t>
              </w:r>
            </w:ins>
            <w:ins w:id="72" w:author="Adan Toril" w:date="2024-10-16T13:12:00Z" w16du:dateUtc="2024-10-16T11:12:00Z">
              <w:r>
                <w:t>2</w:t>
              </w:r>
            </w:ins>
          </w:p>
        </w:tc>
      </w:tr>
      <w:tr w:rsidR="006F1D99" w:rsidRPr="009709C5" w14:paraId="1CF47767" w14:textId="77777777" w:rsidTr="006F1D99">
        <w:trPr>
          <w:cantSplit/>
          <w:tblHeader/>
          <w:ins w:id="73" w:author="Adan Toril" w:date="2024-10-16T13:10:00Z"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C596" w14:textId="77777777" w:rsidR="006F1D99" w:rsidRPr="009709C5" w:rsidRDefault="006F1D99" w:rsidP="004E3050">
            <w:pPr>
              <w:pStyle w:val="TAC"/>
              <w:rPr>
                <w:ins w:id="74" w:author="Adan Toril" w:date="2024-10-16T13:10:00Z" w16du:dateUtc="2024-10-16T11:10:00Z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CE07" w14:textId="1BFD42A8" w:rsidR="006F1D99" w:rsidRPr="009709C5" w:rsidRDefault="006F1D99" w:rsidP="004E3050">
            <w:pPr>
              <w:pStyle w:val="TAC"/>
              <w:rPr>
                <w:ins w:id="75" w:author="Adan Toril" w:date="2024-10-16T13:10:00Z" w16du:dateUtc="2024-10-16T11:10:00Z"/>
              </w:rPr>
            </w:pPr>
            <w:ins w:id="76" w:author="Adan Toril" w:date="2024-10-16T13:11:00Z" w16du:dateUtc="2024-10-16T11:11:00Z">
              <w:r w:rsidRPr="009709C5">
                <w:t>FR2b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C7C6" w14:textId="6220147C" w:rsidR="006F1D99" w:rsidRPr="009709C5" w:rsidRDefault="006F1D99" w:rsidP="004E3050">
            <w:pPr>
              <w:pStyle w:val="TAC"/>
              <w:rPr>
                <w:ins w:id="77" w:author="Adan Toril" w:date="2024-10-16T13:10:00Z" w16du:dateUtc="2024-10-16T11:10:00Z"/>
              </w:rPr>
            </w:pPr>
            <w:ins w:id="78" w:author="Adan Toril" w:date="2024-10-16T13:12:00Z" w16du:dateUtc="2024-10-16T11:12:00Z">
              <w:r w:rsidRPr="009709C5">
                <w:t>-5.5dBm/400MHz</w:t>
              </w:r>
            </w:ins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B99D" w14:textId="047DC92E" w:rsidR="006F1D99" w:rsidRPr="009709C5" w:rsidRDefault="006F1D99" w:rsidP="004E3050">
            <w:pPr>
              <w:pStyle w:val="TAC"/>
              <w:rPr>
                <w:ins w:id="79" w:author="Adan Toril" w:date="2024-10-16T13:10:00Z" w16du:dateUtc="2024-10-16T11:10:00Z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AF34" w14:textId="03D23ACD" w:rsidR="006F1D99" w:rsidRPr="009709C5" w:rsidRDefault="006F1D99" w:rsidP="004E3050">
            <w:pPr>
              <w:pStyle w:val="TAC"/>
              <w:rPr>
                <w:ins w:id="80" w:author="Adan Toril" w:date="2024-10-16T13:10:00Z" w16du:dateUtc="2024-10-16T11:10:00Z"/>
              </w:rPr>
            </w:pPr>
            <w:ins w:id="81" w:author="Adan Toril" w:date="2024-10-16T13:11:00Z" w16du:dateUtc="2024-10-16T11:11:00Z">
              <w:r w:rsidRPr="009709C5">
                <w:t>11.</w:t>
              </w:r>
            </w:ins>
            <w:ins w:id="82" w:author="Adan Toril" w:date="2024-10-16T13:15:00Z" w16du:dateUtc="2024-10-16T11:15:00Z">
              <w:r>
                <w:t>1</w:t>
              </w:r>
            </w:ins>
            <w:ins w:id="83" w:author="Adan Toril" w:date="2024-10-16T13:11:00Z" w16du:dateUtc="2024-10-16T11:11:00Z">
              <w:r w:rsidRPr="009709C5">
                <w:t xml:space="preserve"> (NOTE 1)</w:t>
              </w:r>
            </w:ins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1869" w14:textId="78F3D8FE" w:rsidR="006F1D99" w:rsidRPr="009709C5" w:rsidRDefault="006F1D99" w:rsidP="004E3050">
            <w:pPr>
              <w:pStyle w:val="TAC"/>
              <w:rPr>
                <w:ins w:id="84" w:author="Adan Toril" w:date="2024-10-16T13:10:00Z" w16du:dateUtc="2024-10-16T11:10:00Z"/>
              </w:rPr>
            </w:pPr>
            <w:ins w:id="85" w:author="Adan Toril" w:date="2024-10-16T13:11:00Z" w16du:dateUtc="2024-10-16T11:11:00Z">
              <w:r w:rsidRPr="009709C5">
                <w:t>0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48AA" w14:textId="761A4D94" w:rsidR="006F1D99" w:rsidRPr="009709C5" w:rsidRDefault="006F1D99" w:rsidP="004E3050">
            <w:pPr>
              <w:pStyle w:val="TAC"/>
              <w:rPr>
                <w:ins w:id="86" w:author="Adan Toril" w:date="2024-10-16T13:10:00Z" w16du:dateUtc="2024-10-16T11:10:00Z"/>
              </w:rPr>
            </w:pPr>
            <w:ins w:id="87" w:author="Adan Toril" w:date="2024-10-16T13:11:00Z" w16du:dateUtc="2024-10-16T11:11:00Z">
              <w:r w:rsidRPr="009709C5">
                <w:t>0.3</w:t>
              </w:r>
            </w:ins>
            <w:ins w:id="88" w:author="Adan Toril" w:date="2024-10-16T13:12:00Z" w16du:dateUtc="2024-10-16T11:12:00Z">
              <w:r>
                <w:t>3</w:t>
              </w:r>
            </w:ins>
          </w:p>
        </w:tc>
      </w:tr>
      <w:tr w:rsidR="006B6451" w:rsidRPr="009709C5" w14:paraId="2865B81D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A93F42" w14:textId="77777777" w:rsidR="006B6451" w:rsidRPr="009709C5" w:rsidRDefault="006B6451" w:rsidP="00444E9F">
            <w:pPr>
              <w:pStyle w:val="TAC"/>
            </w:pPr>
            <w:r w:rsidRPr="009709C5">
              <w:t>SEM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96D9" w14:textId="77777777" w:rsidR="006B6451" w:rsidRPr="009709C5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F4CB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31A83" w14:textId="77777777" w:rsidR="006B6451" w:rsidRPr="009709C5" w:rsidRDefault="006B6451" w:rsidP="00444E9F">
            <w:pPr>
              <w:pStyle w:val="TAC"/>
            </w:pPr>
            <w:r w:rsidRPr="009709C5">
              <w:t>-13dBm/1MHz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FCB7" w14:textId="77777777" w:rsidR="006B6451" w:rsidRPr="009709C5" w:rsidRDefault="006B6451" w:rsidP="00444E9F">
            <w:pPr>
              <w:pStyle w:val="TAC"/>
            </w:pPr>
            <w:r w:rsidRPr="009709C5">
              <w:t>8.14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CC40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8FEF" w14:textId="77777777" w:rsidR="006B6451" w:rsidRPr="009709C5" w:rsidRDefault="006B6451" w:rsidP="00444E9F">
            <w:pPr>
              <w:pStyle w:val="TAC"/>
            </w:pPr>
            <w:r w:rsidRPr="009709C5">
              <w:t>0.62</w:t>
            </w:r>
          </w:p>
        </w:tc>
      </w:tr>
      <w:tr w:rsidR="006B6451" w:rsidRPr="009709C5" w14:paraId="112D3AFA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06C7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DCC2" w14:textId="77777777" w:rsidR="006B6451" w:rsidRPr="009709C5" w:rsidRDefault="006B6451" w:rsidP="00444E9F">
            <w:pPr>
              <w:pStyle w:val="TAC"/>
            </w:pPr>
            <w:r w:rsidRPr="009709C5">
              <w:t>FR2b</w:t>
            </w:r>
            <w:r w:rsidRPr="00C64910">
              <w:t>, 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B77E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65BF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055D" w14:textId="77777777" w:rsidR="006B6451" w:rsidRPr="009709C5" w:rsidRDefault="006B6451" w:rsidP="00444E9F">
            <w:pPr>
              <w:pStyle w:val="TAC"/>
            </w:pPr>
            <w:r w:rsidRPr="009709C5">
              <w:t>5.86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845F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0436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</w:tc>
      </w:tr>
      <w:tr w:rsidR="006B6451" w:rsidRPr="009709C5" w14:paraId="35D4B720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3C3482" w14:textId="77777777" w:rsidR="006B6451" w:rsidRPr="009709C5" w:rsidRDefault="006B6451" w:rsidP="00444E9F">
            <w:pPr>
              <w:pStyle w:val="TAC"/>
            </w:pPr>
            <w:r w:rsidRPr="009709C5">
              <w:t>ACLR (CP)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0EBC" w14:textId="77777777" w:rsidR="006B6451" w:rsidRPr="009709C5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FBEA" w14:textId="77777777" w:rsidR="006B6451" w:rsidRPr="009709C5" w:rsidRDefault="006B6451" w:rsidP="00444E9F">
            <w:pPr>
              <w:pStyle w:val="TAC"/>
            </w:pPr>
            <w:r w:rsidRPr="009709C5">
              <w:t>-7.6dBm/400MHz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3400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Highest testable MPR for 400MHz: 3dB</w:t>
            </w:r>
          </w:p>
          <w:p w14:paraId="6AEC9E5E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16.65dBm/ChBW</w:t>
            </w:r>
          </w:p>
          <w:p w14:paraId="12846919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(EIRP-MPB-MPR-T(MPR) =22.4-0.75-3-2)</w:t>
            </w:r>
          </w:p>
          <w:p w14:paraId="7CC09BC0" w14:textId="77777777" w:rsidR="006B6451" w:rsidRPr="009709C5" w:rsidRDefault="006B6451" w:rsidP="00444E9F">
            <w:pPr>
              <w:pStyle w:val="TAC"/>
              <w:jc w:val="left"/>
            </w:pPr>
          </w:p>
          <w:p w14:paraId="04241362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Actual lowest:</w:t>
            </w:r>
          </w:p>
          <w:p w14:paraId="7708492D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7.65dBm/ChBW</w:t>
            </w:r>
          </w:p>
          <w:p w14:paraId="13EC347E" w14:textId="77777777" w:rsidR="006B6451" w:rsidRPr="009709C5" w:rsidRDefault="006B6451" w:rsidP="00444E9F">
            <w:pPr>
              <w:pStyle w:val="TAC"/>
            </w:pPr>
            <w:r w:rsidRPr="009709C5">
              <w:t>(EIRP-MPB-MPR-T(MPR)=22.4-0.75-9-5)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8409" w14:textId="77777777" w:rsidR="006B6451" w:rsidRPr="009709C5" w:rsidRDefault="006B6451" w:rsidP="00444E9F">
            <w:pPr>
              <w:pStyle w:val="TAC"/>
            </w:pPr>
            <w:r w:rsidRPr="009709C5">
              <w:t>22.86 (with 3dB MPR)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4B4C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9061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</w:tr>
      <w:tr w:rsidR="006B6451" w:rsidRPr="009709C5" w14:paraId="0C8B23A6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C8210F4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41AC" w14:textId="77777777" w:rsidR="006B6451" w:rsidRPr="009709C5" w:rsidRDefault="006B6451" w:rsidP="00444E9F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45F1" w14:textId="77777777" w:rsidR="006B6451" w:rsidRPr="009709C5" w:rsidRDefault="006B6451" w:rsidP="00444E9F">
            <w:pPr>
              <w:pStyle w:val="TAC"/>
            </w:pPr>
            <w:r w:rsidRPr="009709C5"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FBF3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Highest testable MPR for 400MHz: 2dB</w:t>
            </w:r>
          </w:p>
          <w:p w14:paraId="77F28B77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16.35dBm/ChBW</w:t>
            </w:r>
          </w:p>
          <w:p w14:paraId="2EDD4D8A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(EIRP-MPB-MPR-T(MPR) =20.6-0.75-2-1.5)</w:t>
            </w:r>
          </w:p>
          <w:p w14:paraId="7AF483F7" w14:textId="77777777" w:rsidR="006B6451" w:rsidRPr="009709C5" w:rsidRDefault="006B6451" w:rsidP="00444E9F">
            <w:pPr>
              <w:pStyle w:val="TAC"/>
              <w:jc w:val="left"/>
            </w:pPr>
          </w:p>
          <w:p w14:paraId="11779CF6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Actual lowest:</w:t>
            </w:r>
          </w:p>
          <w:p w14:paraId="34CD3128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5.85dBm/ChBW</w:t>
            </w:r>
          </w:p>
          <w:p w14:paraId="3EE39051" w14:textId="77777777" w:rsidR="006B6451" w:rsidRPr="009709C5" w:rsidRDefault="006B6451" w:rsidP="00444E9F">
            <w:pPr>
              <w:pStyle w:val="TAC"/>
            </w:pPr>
            <w:r w:rsidRPr="009709C5">
              <w:t>(EIRP-MPB-MPR-T(MPR)=20.6-0.75-9-5)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4386" w14:textId="77777777" w:rsidR="006B6451" w:rsidRPr="009709C5" w:rsidRDefault="006B6451" w:rsidP="00444E9F">
            <w:pPr>
              <w:pStyle w:val="TAC"/>
            </w:pPr>
            <w:r w:rsidRPr="009709C5">
              <w:t>21.86 (with 2dB MPR)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4C2F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A57B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</w:tr>
      <w:tr w:rsidR="006B6451" w:rsidRPr="009709C5" w14:paraId="5980B397" w14:textId="77777777" w:rsidTr="006F1D99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E3411D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DD03" w14:textId="77777777" w:rsidR="006B6451" w:rsidRPr="009709C5" w:rsidRDefault="006B6451" w:rsidP="00444E9F">
            <w:pPr>
              <w:pStyle w:val="TAC"/>
            </w:pPr>
            <w:r w:rsidRPr="001D0DB6">
              <w:rPr>
                <w:rFonts w:hint="eastAsia"/>
                <w:lang w:eastAsia="ja-JP"/>
              </w:rPr>
              <w:t>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9002" w14:textId="77777777" w:rsidR="006B6451" w:rsidRPr="009709C5" w:rsidRDefault="006B6451" w:rsidP="00444E9F">
            <w:pPr>
              <w:pStyle w:val="TAC"/>
            </w:pPr>
            <w:r w:rsidRPr="001D0DB6">
              <w:t>-</w:t>
            </w:r>
            <w:r w:rsidRPr="001D0DB6">
              <w:rPr>
                <w:rFonts w:hint="eastAsia"/>
                <w:lang w:eastAsia="ja-JP"/>
              </w:rPr>
              <w:t>4</w:t>
            </w:r>
            <w:r w:rsidRPr="001D0DB6">
              <w:t>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759" w14:textId="77777777" w:rsidR="006B6451" w:rsidRPr="001D0DB6" w:rsidRDefault="006B6451" w:rsidP="00444E9F">
            <w:pPr>
              <w:pStyle w:val="TAC"/>
              <w:jc w:val="left"/>
            </w:pPr>
            <w:r w:rsidRPr="001D0DB6">
              <w:t>Highest testable MPR for 400MHz: 0dB</w:t>
            </w:r>
          </w:p>
          <w:p w14:paraId="42EE4D61" w14:textId="77777777" w:rsidR="006B6451" w:rsidRPr="001D0DB6" w:rsidRDefault="006B6451" w:rsidP="00444E9F">
            <w:pPr>
              <w:pStyle w:val="TAC"/>
              <w:jc w:val="left"/>
            </w:pPr>
            <w:r w:rsidRPr="001D0DB6">
              <w:t>18.2dBm/ChBW</w:t>
            </w:r>
          </w:p>
          <w:p w14:paraId="4B1B593B" w14:textId="77777777" w:rsidR="006B6451" w:rsidRPr="001D0DB6" w:rsidRDefault="006B6451" w:rsidP="00444E9F">
            <w:pPr>
              <w:pStyle w:val="TAC"/>
              <w:jc w:val="left"/>
            </w:pPr>
            <w:r w:rsidRPr="001D0DB6">
              <w:t>(EIRP-MPB-MPR-T(MPR) =18.7-0.5-0-0)</w:t>
            </w:r>
          </w:p>
          <w:p w14:paraId="733B01D9" w14:textId="77777777" w:rsidR="006B6451" w:rsidRPr="001D0DB6" w:rsidRDefault="006B6451" w:rsidP="00444E9F">
            <w:pPr>
              <w:pStyle w:val="TAC"/>
              <w:jc w:val="left"/>
            </w:pPr>
          </w:p>
          <w:p w14:paraId="39C2E4BC" w14:textId="77777777" w:rsidR="006B6451" w:rsidRPr="001D0DB6" w:rsidRDefault="006B6451" w:rsidP="00444E9F">
            <w:pPr>
              <w:pStyle w:val="TAC"/>
              <w:jc w:val="left"/>
            </w:pPr>
            <w:r w:rsidRPr="001D0DB6">
              <w:t>Actual lowest:</w:t>
            </w:r>
          </w:p>
          <w:p w14:paraId="04CDC05D" w14:textId="77777777" w:rsidR="006B6451" w:rsidRPr="001D0DB6" w:rsidRDefault="006B6451" w:rsidP="00444E9F">
            <w:pPr>
              <w:pStyle w:val="TAC"/>
              <w:jc w:val="left"/>
            </w:pPr>
            <w:r w:rsidRPr="001D0DB6">
              <w:t>4.2dBm/ChBW</w:t>
            </w:r>
          </w:p>
          <w:p w14:paraId="64596EDF" w14:textId="77777777" w:rsidR="006B6451" w:rsidRPr="009709C5" w:rsidRDefault="006B6451" w:rsidP="00444E9F">
            <w:pPr>
              <w:pStyle w:val="TAC"/>
              <w:jc w:val="left"/>
            </w:pPr>
            <w:r w:rsidRPr="001D0DB6">
              <w:t>(EIRP-MPB-MPR-T(MPR)=18.7-0.5-9-5)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5EF7" w14:textId="77777777" w:rsidR="006B6451" w:rsidRPr="009709C5" w:rsidRDefault="006B6451" w:rsidP="00444E9F">
            <w:pPr>
              <w:pStyle w:val="TAC"/>
            </w:pPr>
            <w:r w:rsidRPr="001D0DB6">
              <w:t>22.71 (with 0dB MPR)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1088" w14:textId="77777777" w:rsidR="006B6451" w:rsidRPr="009709C5" w:rsidRDefault="006B6451" w:rsidP="00444E9F">
            <w:pPr>
              <w:pStyle w:val="TAC"/>
            </w:pPr>
            <w:r w:rsidRPr="001D0DB6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1357" w14:textId="77777777" w:rsidR="006B6451" w:rsidRPr="009709C5" w:rsidRDefault="006B6451" w:rsidP="00444E9F">
            <w:pPr>
              <w:pStyle w:val="TAC"/>
            </w:pPr>
            <w:r w:rsidRPr="001D0DB6">
              <w:t>N/A</w:t>
            </w:r>
          </w:p>
        </w:tc>
      </w:tr>
      <w:tr w:rsidR="006B6451" w:rsidRPr="009709C5" w14:paraId="7799E941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9769088" w14:textId="77777777" w:rsidR="006B6451" w:rsidRPr="009709C5" w:rsidRDefault="006B6451" w:rsidP="00444E9F">
            <w:pPr>
              <w:pStyle w:val="TAC"/>
            </w:pPr>
            <w:r w:rsidRPr="009709C5">
              <w:t>ACLR (ACP)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81BB" w14:textId="77777777" w:rsidR="006B6451" w:rsidRPr="009709C5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B1FB" w14:textId="77777777" w:rsidR="006B6451" w:rsidRPr="009709C5" w:rsidRDefault="006B6451" w:rsidP="00444E9F">
            <w:pPr>
              <w:pStyle w:val="TAC"/>
            </w:pPr>
            <w:r w:rsidRPr="009709C5">
              <w:t>-7.6dBm/400MHz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DC39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Highest testable MPR for 400MHz: 3dB</w:t>
            </w:r>
          </w:p>
          <w:p w14:paraId="17E9623B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-0.35dBm/ChBW</w:t>
            </w:r>
          </w:p>
          <w:p w14:paraId="6F6A3E02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(EIRP-MPB-MPR-T(MPR)-ACLR=22.4-0.75-3-2-17)</w:t>
            </w:r>
          </w:p>
          <w:p w14:paraId="59D9C4FE" w14:textId="77777777" w:rsidR="006B6451" w:rsidRPr="009709C5" w:rsidRDefault="006B6451" w:rsidP="00444E9F">
            <w:pPr>
              <w:pStyle w:val="TAC"/>
              <w:jc w:val="left"/>
            </w:pPr>
          </w:p>
          <w:p w14:paraId="12671E44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 xml:space="preserve">Actual lowest: </w:t>
            </w:r>
          </w:p>
          <w:p w14:paraId="1900CFF3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-9.35 dBm/ChBW</w:t>
            </w:r>
          </w:p>
          <w:p w14:paraId="4F366E6D" w14:textId="77777777" w:rsidR="006B6451" w:rsidRPr="009709C5" w:rsidRDefault="006B6451" w:rsidP="00444E9F">
            <w:pPr>
              <w:pStyle w:val="TAC"/>
            </w:pPr>
            <w:r w:rsidRPr="009709C5">
              <w:t>(EIRP-MPB-MPR-T(MPR)-ACLR=22.4-0.75-9-5-17)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1A92" w14:textId="77777777" w:rsidR="006B6451" w:rsidRPr="009709C5" w:rsidRDefault="006B6451" w:rsidP="00444E9F">
            <w:pPr>
              <w:pStyle w:val="TAC"/>
            </w:pPr>
            <w:r w:rsidRPr="009709C5">
              <w:t>5.86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3E1D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A7BE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</w:tc>
      </w:tr>
      <w:tr w:rsidR="006B6451" w:rsidRPr="009709C5" w14:paraId="1C31BD4F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965C85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488A" w14:textId="77777777" w:rsidR="006B6451" w:rsidRPr="009709C5" w:rsidRDefault="006B6451" w:rsidP="00444E9F">
            <w:pPr>
              <w:pStyle w:val="TAC"/>
            </w:pPr>
            <w:r w:rsidRPr="009709C5">
              <w:t>FR2b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9108" w14:textId="77777777" w:rsidR="006B6451" w:rsidRPr="009709C5" w:rsidRDefault="006B6451" w:rsidP="00444E9F">
            <w:pPr>
              <w:pStyle w:val="TAC"/>
            </w:pPr>
            <w:r w:rsidRPr="009709C5"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8A8A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Highest testable MPR for 400MHz: 2dB</w:t>
            </w:r>
          </w:p>
          <w:p w14:paraId="1402B789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0.35dBm/ChBW</w:t>
            </w:r>
          </w:p>
          <w:p w14:paraId="4747CFB9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(EIRP-MPB-MPR-T(MPR)-ACLR=20.6-0.75-2-1.5-16)</w:t>
            </w:r>
          </w:p>
          <w:p w14:paraId="28F8B497" w14:textId="77777777" w:rsidR="006B6451" w:rsidRPr="009709C5" w:rsidRDefault="006B6451" w:rsidP="00444E9F">
            <w:pPr>
              <w:pStyle w:val="TAC"/>
              <w:jc w:val="left"/>
            </w:pPr>
          </w:p>
          <w:p w14:paraId="6834CA29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Actual lowest:</w:t>
            </w:r>
          </w:p>
          <w:p w14:paraId="4C3C87C5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-10.15 dBm/ChBW</w:t>
            </w:r>
          </w:p>
          <w:p w14:paraId="49317A97" w14:textId="77777777" w:rsidR="006B6451" w:rsidRPr="009709C5" w:rsidRDefault="006B6451" w:rsidP="00444E9F">
            <w:pPr>
              <w:pStyle w:val="TAC"/>
            </w:pPr>
            <w:r w:rsidRPr="009709C5">
              <w:t>(EIRP-MPB-MPR-T(MPR)-ACLR=20.6-0.75-9-5-16)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CD86" w14:textId="77777777" w:rsidR="006B6451" w:rsidRPr="009709C5" w:rsidRDefault="006B6451" w:rsidP="00444E9F">
            <w:pPr>
              <w:pStyle w:val="TAC"/>
            </w:pPr>
            <w:r w:rsidRPr="009709C5">
              <w:t>5.86 (with 2dB MPR)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38EA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3B6E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</w:tc>
      </w:tr>
      <w:tr w:rsidR="006B6451" w:rsidRPr="009709C5" w14:paraId="3D9D068E" w14:textId="77777777" w:rsidTr="006F1D99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384B14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0DC3" w14:textId="77777777" w:rsidR="006B6451" w:rsidRPr="009709C5" w:rsidRDefault="006B6451" w:rsidP="00444E9F">
            <w:pPr>
              <w:pStyle w:val="TAC"/>
            </w:pPr>
            <w:r w:rsidRPr="001D0DB6">
              <w:rPr>
                <w:rFonts w:hint="eastAsia"/>
                <w:lang w:eastAsia="ja-JP"/>
              </w:rPr>
              <w:t>FR2c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E754" w14:textId="77777777" w:rsidR="006B6451" w:rsidRPr="009709C5" w:rsidRDefault="006B6451" w:rsidP="00444E9F">
            <w:pPr>
              <w:pStyle w:val="TAC"/>
            </w:pPr>
            <w:r w:rsidRPr="001D0DB6">
              <w:t>-</w:t>
            </w:r>
            <w:r w:rsidRPr="001D0DB6">
              <w:rPr>
                <w:rFonts w:hint="eastAsia"/>
                <w:lang w:eastAsia="ja-JP"/>
              </w:rPr>
              <w:t>4</w:t>
            </w:r>
            <w:r w:rsidRPr="001D0DB6">
              <w:t>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5429" w14:textId="77777777" w:rsidR="006B6451" w:rsidRPr="001D0DB6" w:rsidRDefault="006B6451" w:rsidP="00444E9F">
            <w:pPr>
              <w:pStyle w:val="TAC"/>
              <w:jc w:val="left"/>
            </w:pPr>
            <w:r w:rsidRPr="001D0DB6">
              <w:t>Highest testable MPR for 400MHz: 0dB</w:t>
            </w:r>
          </w:p>
          <w:p w14:paraId="0C599026" w14:textId="77777777" w:rsidR="006B6451" w:rsidRPr="001D0DB6" w:rsidRDefault="006B6451" w:rsidP="00444E9F">
            <w:pPr>
              <w:pStyle w:val="TAC"/>
              <w:jc w:val="left"/>
            </w:pPr>
            <w:r w:rsidRPr="001D0DB6">
              <w:t>2.2dBm/ChBW</w:t>
            </w:r>
          </w:p>
          <w:p w14:paraId="62FBC0D1" w14:textId="77777777" w:rsidR="006B6451" w:rsidRPr="001D0DB6" w:rsidRDefault="006B6451" w:rsidP="00444E9F">
            <w:pPr>
              <w:pStyle w:val="TAC"/>
              <w:jc w:val="left"/>
            </w:pPr>
            <w:r w:rsidRPr="001D0DB6">
              <w:t>(EIRP-MPB-MPR-T(MPR)-ACLR=18.7-0.5-0-0-16)</w:t>
            </w:r>
          </w:p>
          <w:p w14:paraId="6F2108E9" w14:textId="77777777" w:rsidR="006B6451" w:rsidRPr="001D0DB6" w:rsidRDefault="006B6451" w:rsidP="00444E9F">
            <w:pPr>
              <w:pStyle w:val="TAC"/>
              <w:jc w:val="left"/>
            </w:pPr>
          </w:p>
          <w:p w14:paraId="615FBD91" w14:textId="77777777" w:rsidR="006B6451" w:rsidRPr="001D0DB6" w:rsidRDefault="006B6451" w:rsidP="00444E9F">
            <w:pPr>
              <w:pStyle w:val="TAC"/>
              <w:jc w:val="left"/>
            </w:pPr>
            <w:r w:rsidRPr="001D0DB6">
              <w:t>Actual lowest:</w:t>
            </w:r>
          </w:p>
          <w:p w14:paraId="30F8454F" w14:textId="77777777" w:rsidR="006B6451" w:rsidRPr="001D0DB6" w:rsidRDefault="006B6451" w:rsidP="00444E9F">
            <w:pPr>
              <w:pStyle w:val="TAC"/>
              <w:jc w:val="left"/>
            </w:pPr>
            <w:r w:rsidRPr="001D0DB6">
              <w:t>-11.8dBm/ChBW</w:t>
            </w:r>
          </w:p>
          <w:p w14:paraId="3F87B52D" w14:textId="77777777" w:rsidR="006B6451" w:rsidRPr="009709C5" w:rsidRDefault="006B6451" w:rsidP="00444E9F">
            <w:pPr>
              <w:pStyle w:val="TAC"/>
              <w:jc w:val="left"/>
            </w:pPr>
            <w:r w:rsidRPr="001D0DB6">
              <w:t>(EIRP-MPB-MPR-T(MPR)-ACLR=18.7-0.5-9-5-16)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5224" w14:textId="77777777" w:rsidR="006B6451" w:rsidRPr="009709C5" w:rsidRDefault="006B6451" w:rsidP="00444E9F">
            <w:pPr>
              <w:pStyle w:val="TAC"/>
            </w:pPr>
            <w:r w:rsidRPr="001D0DB6">
              <w:t xml:space="preserve">6.71 (with </w:t>
            </w:r>
            <w:r w:rsidRPr="001D0DB6">
              <w:rPr>
                <w:rFonts w:hint="eastAsia"/>
                <w:lang w:eastAsia="ja-JP"/>
              </w:rPr>
              <w:t>0</w:t>
            </w:r>
            <w:r w:rsidRPr="001D0DB6">
              <w:t>dB MPR)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2443" w14:textId="77777777" w:rsidR="006B6451" w:rsidRPr="009709C5" w:rsidRDefault="006B6451" w:rsidP="00444E9F">
            <w:pPr>
              <w:pStyle w:val="TAC"/>
            </w:pPr>
            <w:r w:rsidRPr="001D0DB6">
              <w:rPr>
                <w:rFonts w:hint="eastAsia"/>
                <w:lang w:eastAsia="ja-JP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21D6" w14:textId="77777777" w:rsidR="006B6451" w:rsidRPr="009709C5" w:rsidRDefault="006B6451" w:rsidP="00444E9F">
            <w:pPr>
              <w:pStyle w:val="TAC"/>
            </w:pPr>
            <w:r w:rsidRPr="001D0DB6">
              <w:rPr>
                <w:lang w:eastAsia="ja-JP"/>
              </w:rPr>
              <w:t>1.14</w:t>
            </w:r>
          </w:p>
        </w:tc>
      </w:tr>
      <w:tr w:rsidR="006B6451" w:rsidRPr="009709C5" w14:paraId="54FA7E2F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C113A25" w14:textId="77777777" w:rsidR="006B6451" w:rsidRPr="009709C5" w:rsidRDefault="006B6451" w:rsidP="00444E9F">
            <w:pPr>
              <w:pStyle w:val="TAC"/>
            </w:pPr>
            <w:r w:rsidRPr="009709C5">
              <w:t>General Tx spurious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7EFF" w14:textId="77777777" w:rsidR="006B6451" w:rsidRPr="009709C5" w:rsidRDefault="006B6451" w:rsidP="00444E9F">
            <w:pPr>
              <w:pStyle w:val="TAC"/>
            </w:pPr>
            <w:r w:rsidRPr="009709C5">
              <w:t>6GHz &lt;=f&lt;=23.45GHz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E981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F725" w14:textId="77777777" w:rsidR="006B6451" w:rsidRPr="009709C5" w:rsidRDefault="006B6451" w:rsidP="00444E9F">
            <w:pPr>
              <w:pStyle w:val="TAC"/>
            </w:pPr>
            <w:r w:rsidRPr="009709C5">
              <w:t>-13dBm/1MHz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14E4" w14:textId="77777777" w:rsidR="006B6451" w:rsidRPr="009709C5" w:rsidRDefault="006B6451" w:rsidP="00444E9F">
            <w:pPr>
              <w:pStyle w:val="TAC"/>
            </w:pPr>
            <w:r w:rsidRPr="009709C5">
              <w:t>10.0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A4F7C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82E06" w14:textId="77777777" w:rsidR="006B6451" w:rsidRPr="009709C5" w:rsidRDefault="006B6451" w:rsidP="00444E9F">
            <w:pPr>
              <w:pStyle w:val="TAC"/>
            </w:pPr>
            <w:r w:rsidRPr="009709C5">
              <w:t>0.41</w:t>
            </w:r>
          </w:p>
        </w:tc>
      </w:tr>
      <w:tr w:rsidR="006B6451" w:rsidRPr="009709C5" w14:paraId="356E0D88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C7C165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FDE3" w14:textId="77777777" w:rsidR="006B6451" w:rsidRPr="009709C5" w:rsidRDefault="006B6451" w:rsidP="00444E9F">
            <w:pPr>
              <w:pStyle w:val="TAC"/>
            </w:pPr>
            <w:r w:rsidRPr="009709C5">
              <w:t>23.45GHz&lt;=f&lt;=40GHz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97CD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5F00" w14:textId="77777777" w:rsidR="006B6451" w:rsidRPr="009709C5" w:rsidRDefault="006B6451" w:rsidP="00444E9F">
            <w:pPr>
              <w:pStyle w:val="TAC"/>
            </w:pPr>
            <w:r w:rsidRPr="009709C5">
              <w:t>-13dBm/1MHz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606F" w14:textId="77777777" w:rsidR="006B6451" w:rsidRPr="009709C5" w:rsidRDefault="006B6451" w:rsidP="00444E9F">
            <w:pPr>
              <w:pStyle w:val="TAC"/>
            </w:pPr>
            <w:r w:rsidRPr="009709C5">
              <w:t>10.0 (NOTE 1)</w:t>
            </w:r>
          </w:p>
        </w:tc>
        <w:tc>
          <w:tcPr>
            <w:tcW w:w="2562" w:type="dxa"/>
            <w:tcBorders>
              <w:left w:val="single" w:sz="4" w:space="0" w:color="auto"/>
              <w:right w:val="single" w:sz="4" w:space="0" w:color="auto"/>
            </w:tcBorders>
          </w:tcPr>
          <w:p w14:paraId="2C9B6F92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4076F" w14:textId="77777777" w:rsidR="006B6451" w:rsidRPr="009709C5" w:rsidRDefault="006B6451" w:rsidP="00444E9F">
            <w:pPr>
              <w:pStyle w:val="TAC"/>
            </w:pPr>
          </w:p>
        </w:tc>
      </w:tr>
      <w:tr w:rsidR="006B6451" w:rsidRPr="009709C5" w14:paraId="08BB02A8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09FCF0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578E" w14:textId="77777777" w:rsidR="006B6451" w:rsidRPr="009709C5" w:rsidRDefault="006B6451" w:rsidP="00444E9F">
            <w:pPr>
              <w:pStyle w:val="TAC"/>
            </w:pPr>
            <w:r w:rsidRPr="009709C5">
              <w:t>40GHz&lt;=f&lt;=80GHz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D0A8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05B" w14:textId="77777777" w:rsidR="006B6451" w:rsidRPr="009709C5" w:rsidRDefault="006B6451" w:rsidP="00444E9F">
            <w:pPr>
              <w:pStyle w:val="TAC"/>
            </w:pPr>
            <w:r w:rsidRPr="009709C5">
              <w:t>-13dBm/1MHz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A5F0" w14:textId="77777777" w:rsidR="006B6451" w:rsidRPr="009709C5" w:rsidRDefault="006B6451" w:rsidP="00444E9F">
            <w:pPr>
              <w:pStyle w:val="TAC"/>
            </w:pPr>
            <w:r w:rsidRPr="009709C5">
              <w:t>10.0 (NOTE 1)</w:t>
            </w:r>
          </w:p>
        </w:tc>
        <w:tc>
          <w:tcPr>
            <w:tcW w:w="2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A87A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450" w14:textId="77777777" w:rsidR="006B6451" w:rsidRPr="009709C5" w:rsidRDefault="006B6451" w:rsidP="00444E9F">
            <w:pPr>
              <w:pStyle w:val="TAC"/>
            </w:pPr>
          </w:p>
        </w:tc>
      </w:tr>
      <w:tr w:rsidR="006B6451" w:rsidRPr="009709C5" w14:paraId="64A723DC" w14:textId="77777777" w:rsidTr="006F1D99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61A899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A697" w14:textId="77777777" w:rsidR="006B6451" w:rsidRPr="009709C5" w:rsidRDefault="006B6451" w:rsidP="00444E9F">
            <w:pPr>
              <w:pStyle w:val="TAC"/>
            </w:pPr>
            <w:r w:rsidRPr="00F03C48">
              <w:t>80GHz&lt;f&lt;=87GHz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9A64" w14:textId="77777777" w:rsidR="006B6451" w:rsidRPr="009709C5" w:rsidRDefault="006B6451" w:rsidP="00444E9F">
            <w:pPr>
              <w:pStyle w:val="TAC"/>
            </w:pPr>
            <w:r w:rsidRPr="00F03C48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B644" w14:textId="77777777" w:rsidR="006B6451" w:rsidRPr="009709C5" w:rsidRDefault="006B6451" w:rsidP="00444E9F">
            <w:pPr>
              <w:pStyle w:val="TAC"/>
            </w:pPr>
            <w:r w:rsidRPr="00F03C48">
              <w:t>-13dBm/1MHz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0135" w14:textId="77777777" w:rsidR="006B6451" w:rsidRPr="009709C5" w:rsidRDefault="006B6451" w:rsidP="00444E9F">
            <w:pPr>
              <w:pStyle w:val="TAC"/>
            </w:pPr>
            <w:r w:rsidRPr="00F03C48">
              <w:t>6.8 (NOTE 1)</w:t>
            </w:r>
          </w:p>
        </w:tc>
        <w:tc>
          <w:tcPr>
            <w:tcW w:w="2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1210" w14:textId="77777777" w:rsidR="006B6451" w:rsidRPr="009709C5" w:rsidRDefault="006B6451" w:rsidP="00444E9F">
            <w:pPr>
              <w:pStyle w:val="TAC"/>
            </w:pPr>
            <w:r w:rsidRPr="00F03C48">
              <w:t>0</w:t>
            </w: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D869" w14:textId="77777777" w:rsidR="006B6451" w:rsidRPr="009709C5" w:rsidRDefault="006B6451" w:rsidP="00444E9F">
            <w:pPr>
              <w:pStyle w:val="TAC"/>
            </w:pPr>
            <w:r w:rsidRPr="00F03C48">
              <w:rPr>
                <w:lang w:eastAsia="ja-JP"/>
              </w:rPr>
              <w:t>0.83</w:t>
            </w:r>
          </w:p>
        </w:tc>
      </w:tr>
      <w:tr w:rsidR="006B6451" w:rsidRPr="009709C5" w14:paraId="6B1D8A5E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B17A874" w14:textId="77777777" w:rsidR="006B6451" w:rsidRPr="009709C5" w:rsidRDefault="006B6451" w:rsidP="00444E9F">
            <w:pPr>
              <w:pStyle w:val="TAC"/>
            </w:pPr>
            <w:r w:rsidRPr="009709C5">
              <w:lastRenderedPageBreak/>
              <w:t>Tx spurious Co-existence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5BCE" w14:textId="77777777" w:rsidR="006B6451" w:rsidRPr="009709C5" w:rsidRDefault="006B6451" w:rsidP="00444E9F">
            <w:pPr>
              <w:pStyle w:val="TAC"/>
            </w:pPr>
            <w:r w:rsidRPr="009709C5">
              <w:t>n260</w:t>
            </w:r>
          </w:p>
          <w:p w14:paraId="6A1CDCCD" w14:textId="77777777" w:rsidR="006B6451" w:rsidRPr="009709C5" w:rsidRDefault="006B6451" w:rsidP="00444E9F">
            <w:pPr>
              <w:pStyle w:val="TAC"/>
            </w:pPr>
            <w:r w:rsidRPr="009709C5">
              <w:t>(Aggressor band : n257, n261)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A50C" w14:textId="77777777" w:rsidR="006B6451" w:rsidRPr="009709C5" w:rsidRDefault="006B6451" w:rsidP="00444E9F">
            <w:pPr>
              <w:pStyle w:val="TAC"/>
            </w:pPr>
            <w:r w:rsidRPr="009709C5">
              <w:t>-23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B1E0" w14:textId="77777777" w:rsidR="006B6451" w:rsidRPr="009709C5" w:rsidRDefault="006B6451" w:rsidP="00444E9F">
            <w:pPr>
              <w:pStyle w:val="TAC"/>
            </w:pPr>
            <w:r w:rsidRPr="009709C5">
              <w:t>-2dBm/100MHz</w:t>
            </w:r>
          </w:p>
          <w:p w14:paraId="3663A33C" w14:textId="77777777" w:rsidR="006B6451" w:rsidRPr="009709C5" w:rsidRDefault="006B6451" w:rsidP="00444E9F">
            <w:pPr>
              <w:pStyle w:val="TAC"/>
            </w:pPr>
            <w:r w:rsidRPr="009709C5">
              <w:t>(-22dBm/MHz)</w:t>
            </w:r>
          </w:p>
          <w:p w14:paraId="277A0BDE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F9AD" w14:textId="77777777" w:rsidR="006B6451" w:rsidRPr="009709C5" w:rsidRDefault="006B6451" w:rsidP="00444E9F">
            <w:pPr>
              <w:pStyle w:val="TAC"/>
            </w:pPr>
            <w:r w:rsidRPr="009709C5">
              <w:t>0.86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13E7" w14:textId="77777777" w:rsidR="006B6451" w:rsidRPr="009709C5" w:rsidRDefault="006B6451" w:rsidP="00444E9F">
            <w:pPr>
              <w:pStyle w:val="TAC"/>
            </w:pPr>
            <w:r w:rsidRPr="009709C5">
              <w:t>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4548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  <w:p w14:paraId="6F7EB61E" w14:textId="77777777" w:rsidR="006B6451" w:rsidRPr="009709C5" w:rsidRDefault="006B6451" w:rsidP="00444E9F">
            <w:pPr>
              <w:pStyle w:val="TAC"/>
            </w:pPr>
            <w:r w:rsidRPr="009709C5">
              <w:t>(with  relaxation)</w:t>
            </w:r>
          </w:p>
        </w:tc>
      </w:tr>
      <w:tr w:rsidR="006B6451" w:rsidRPr="009709C5" w14:paraId="176F0F36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22085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8F91" w14:textId="77777777" w:rsidR="006B6451" w:rsidRPr="009709C5" w:rsidRDefault="006B6451" w:rsidP="00444E9F">
            <w:pPr>
              <w:pStyle w:val="TAC"/>
            </w:pPr>
            <w:r w:rsidRPr="009709C5">
              <w:t>n257, n261</w:t>
            </w:r>
          </w:p>
          <w:p w14:paraId="7AAE942D" w14:textId="77777777" w:rsidR="006B6451" w:rsidRPr="009709C5" w:rsidRDefault="006B6451" w:rsidP="00444E9F">
            <w:pPr>
              <w:pStyle w:val="TAC"/>
            </w:pPr>
            <w:r w:rsidRPr="009709C5">
              <w:t>(Aggressor band : n260)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6EC6" w14:textId="77777777" w:rsidR="006B6451" w:rsidRPr="009709C5" w:rsidRDefault="006B6451" w:rsidP="00444E9F">
            <w:pPr>
              <w:pStyle w:val="TAC"/>
            </w:pPr>
            <w:r w:rsidRPr="009709C5">
              <w:t>-27.7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4F1C" w14:textId="77777777" w:rsidR="006B6451" w:rsidRPr="009709C5" w:rsidRDefault="006B6451" w:rsidP="00444E9F">
            <w:pPr>
              <w:pStyle w:val="TAC"/>
            </w:pPr>
            <w:r w:rsidRPr="009709C5">
              <w:t>-5dBm/100MHz</w:t>
            </w:r>
          </w:p>
          <w:p w14:paraId="24A4D352" w14:textId="77777777" w:rsidR="006B6451" w:rsidRPr="009709C5" w:rsidRDefault="006B6451" w:rsidP="00444E9F">
            <w:pPr>
              <w:pStyle w:val="TAC"/>
            </w:pPr>
            <w:r w:rsidRPr="009709C5">
              <w:t>(-25dBm/MHz)</w:t>
            </w:r>
          </w:p>
          <w:p w14:paraId="624BA4DD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9558" w14:textId="77777777" w:rsidR="006B6451" w:rsidRPr="009709C5" w:rsidRDefault="006B6451" w:rsidP="00444E9F">
            <w:pPr>
              <w:pStyle w:val="TAC"/>
            </w:pPr>
            <w:r w:rsidRPr="009709C5">
              <w:t>2.56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0964" w14:textId="77777777" w:rsidR="006B6451" w:rsidRPr="009709C5" w:rsidRDefault="006B6451" w:rsidP="00444E9F">
            <w:pPr>
              <w:pStyle w:val="TAC"/>
            </w:pPr>
            <w:r w:rsidRPr="009709C5">
              <w:t>3.3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128E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  <w:p w14:paraId="0EB3812B" w14:textId="77777777" w:rsidR="006B6451" w:rsidRPr="009709C5" w:rsidRDefault="006B6451" w:rsidP="00444E9F">
            <w:pPr>
              <w:pStyle w:val="TAC"/>
            </w:pPr>
            <w:r w:rsidRPr="009709C5">
              <w:t>(with  relaxation)</w:t>
            </w:r>
          </w:p>
        </w:tc>
      </w:tr>
      <w:tr w:rsidR="006B6451" w:rsidRPr="009709C5" w14:paraId="421ABA2A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75420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0A5F" w14:textId="77777777" w:rsidR="006B6451" w:rsidRPr="009709C5" w:rsidRDefault="006B6451" w:rsidP="00444E9F">
            <w:pPr>
              <w:pStyle w:val="TAC"/>
            </w:pPr>
            <w:r w:rsidRPr="009709C5">
              <w:t>23.6 GHz ≤ f  ≤ 24.0GHz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A193" w14:textId="77777777" w:rsidR="006B6451" w:rsidRPr="009709C5" w:rsidRDefault="006B6451" w:rsidP="00444E9F">
            <w:pPr>
              <w:pStyle w:val="TAC"/>
            </w:pPr>
            <w:r w:rsidRPr="009709C5">
              <w:t>-27.7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4DAF" w14:textId="77777777" w:rsidR="006B6451" w:rsidRPr="009709C5" w:rsidRDefault="006B6451" w:rsidP="00444E9F">
            <w:pPr>
              <w:pStyle w:val="TAC"/>
            </w:pPr>
            <w:r w:rsidRPr="009709C5">
              <w:t>1dBm/200MHz</w:t>
            </w:r>
          </w:p>
          <w:p w14:paraId="5890FEC6" w14:textId="77777777" w:rsidR="006B6451" w:rsidRPr="009709C5" w:rsidRDefault="006B6451" w:rsidP="00444E9F">
            <w:pPr>
              <w:pStyle w:val="TAC"/>
            </w:pPr>
            <w:r w:rsidRPr="009709C5">
              <w:t>(-22 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E7B7" w14:textId="77777777" w:rsidR="006B6451" w:rsidRPr="009709C5" w:rsidRDefault="006B6451" w:rsidP="00444E9F">
            <w:pPr>
              <w:pStyle w:val="TAC"/>
            </w:pPr>
            <w:r w:rsidRPr="009709C5">
              <w:t>5.56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45FF" w14:textId="77777777" w:rsidR="006B6451" w:rsidRPr="009709C5" w:rsidRDefault="006B6451" w:rsidP="00444E9F">
            <w:pPr>
              <w:pStyle w:val="TAC"/>
            </w:pPr>
            <w:r w:rsidRPr="009709C5">
              <w:t>0.3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44C4" w14:textId="77777777" w:rsidR="006B6451" w:rsidRPr="00E61043" w:rsidRDefault="006B6451" w:rsidP="00444E9F">
            <w:pPr>
              <w:pStyle w:val="TAC"/>
            </w:pPr>
            <w:r w:rsidRPr="00E61043">
              <w:t>1.0</w:t>
            </w:r>
          </w:p>
          <w:p w14:paraId="46A4FA14" w14:textId="77777777" w:rsidR="006B6451" w:rsidRPr="009709C5" w:rsidRDefault="006B6451" w:rsidP="00444E9F">
            <w:pPr>
              <w:pStyle w:val="TAC"/>
            </w:pPr>
            <w:r w:rsidRPr="00E61043">
              <w:t>(with  relaxation)</w:t>
            </w:r>
          </w:p>
        </w:tc>
      </w:tr>
      <w:tr w:rsidR="006B6451" w:rsidRPr="009709C5" w14:paraId="6F932313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4C27D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F819" w14:textId="77777777" w:rsidR="006B6451" w:rsidRPr="009709C5" w:rsidRDefault="006B6451" w:rsidP="00444E9F">
            <w:pPr>
              <w:pStyle w:val="TAC"/>
            </w:pPr>
            <w:r w:rsidRPr="009709C5">
              <w:t>36 GHz ≤ f  ≤ 37GHz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A3E2" w14:textId="77777777" w:rsidR="006B6451" w:rsidRPr="009709C5" w:rsidRDefault="006B6451" w:rsidP="00444E9F">
            <w:pPr>
              <w:pStyle w:val="TAC"/>
            </w:pPr>
            <w:r w:rsidRPr="009709C5">
              <w:t>-23dBm/MHz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F5EA" w14:textId="77777777" w:rsidR="006B6451" w:rsidRPr="009709C5" w:rsidRDefault="006B6451" w:rsidP="00444E9F">
            <w:pPr>
              <w:pStyle w:val="TAC"/>
            </w:pPr>
            <w:r w:rsidRPr="009709C5">
              <w:t>7dBm/1000MHz</w:t>
            </w:r>
          </w:p>
          <w:p w14:paraId="2558B933" w14:textId="77777777" w:rsidR="006B6451" w:rsidRPr="009709C5" w:rsidRDefault="006B6451" w:rsidP="00444E9F">
            <w:pPr>
              <w:pStyle w:val="TAC"/>
            </w:pPr>
            <w:r w:rsidRPr="009709C5">
              <w:t>(-23dBm/MHz)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8CEE" w14:textId="77777777" w:rsidR="006B6451" w:rsidRPr="009709C5" w:rsidRDefault="006B6451" w:rsidP="00444E9F">
            <w:pPr>
              <w:pStyle w:val="TAC"/>
            </w:pPr>
            <w:r w:rsidRPr="009709C5">
              <w:t>-0.14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5F8D" w14:textId="77777777" w:rsidR="006B6451" w:rsidRPr="009709C5" w:rsidRDefault="006B6451" w:rsidP="00444E9F">
            <w:pPr>
              <w:pStyle w:val="TAC"/>
            </w:pPr>
            <w:r w:rsidRPr="009709C5">
              <w:t>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7CF0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  <w:p w14:paraId="5887DF6C" w14:textId="77777777" w:rsidR="006B6451" w:rsidRPr="009709C5" w:rsidRDefault="006B6451" w:rsidP="00444E9F">
            <w:pPr>
              <w:pStyle w:val="TAC"/>
            </w:pPr>
            <w:r w:rsidRPr="009709C5">
              <w:t>(with  relaxation)</w:t>
            </w:r>
          </w:p>
        </w:tc>
      </w:tr>
      <w:tr w:rsidR="006B6451" w:rsidRPr="009709C5" w14:paraId="696EF8C3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7EDE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0B4D" w14:textId="77777777" w:rsidR="006B6451" w:rsidRPr="009709C5" w:rsidRDefault="006B6451" w:rsidP="00444E9F">
            <w:pPr>
              <w:pStyle w:val="TAC"/>
            </w:pPr>
            <w:r w:rsidRPr="009709C5">
              <w:t>57 GHz ≤ f  ≤  66GHz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5E2B" w14:textId="77777777" w:rsidR="006B6451" w:rsidRPr="009709C5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5F41" w14:textId="77777777" w:rsidR="006B6451" w:rsidRPr="009709C5" w:rsidRDefault="006B6451" w:rsidP="00444E9F">
            <w:pPr>
              <w:pStyle w:val="TAC"/>
            </w:pPr>
            <w:r w:rsidRPr="009709C5">
              <w:t>2dBm/100MHz</w:t>
            </w:r>
          </w:p>
          <w:p w14:paraId="717B0CF6" w14:textId="77777777" w:rsidR="006B6451" w:rsidRPr="009709C5" w:rsidRDefault="006B6451" w:rsidP="00444E9F">
            <w:pPr>
              <w:pStyle w:val="TAC"/>
            </w:pPr>
            <w:r w:rsidRPr="009709C5">
              <w:t>(-18dBm/MHz)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3D18" w14:textId="77777777" w:rsidR="006B6451" w:rsidRPr="009709C5" w:rsidRDefault="006B6451" w:rsidP="00444E9F">
            <w:pPr>
              <w:pStyle w:val="TAC"/>
            </w:pPr>
            <w:r w:rsidRPr="009709C5">
              <w:t>5.86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81C8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BB1C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</w:tc>
      </w:tr>
      <w:tr w:rsidR="006B6451" w:rsidRPr="009709C5" w14:paraId="005C0A11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4A37A4" w14:textId="77777777" w:rsidR="006B6451" w:rsidRPr="009709C5" w:rsidRDefault="006B6451" w:rsidP="00444E9F">
            <w:pPr>
              <w:pStyle w:val="TAC"/>
            </w:pPr>
            <w:r w:rsidRPr="009709C5">
              <w:t>Additional spurious emission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7082" w14:textId="77777777" w:rsidR="006B6451" w:rsidRPr="009709C5" w:rsidRDefault="006B6451" w:rsidP="00444E9F">
            <w:pPr>
              <w:pStyle w:val="TAC"/>
            </w:pPr>
            <w:r w:rsidRPr="009709C5">
              <w:t>NS_202</w:t>
            </w:r>
          </w:p>
          <w:p w14:paraId="3DFA1494" w14:textId="77777777" w:rsidR="006B6451" w:rsidRPr="009709C5" w:rsidRDefault="006B6451" w:rsidP="00444E9F">
            <w:pPr>
              <w:pStyle w:val="TAC"/>
            </w:pPr>
            <w:r w:rsidRPr="009709C5">
              <w:t>(7.25GHz &lt;=f &lt;=12.75GHz)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343A" w14:textId="77777777" w:rsidR="006B6451" w:rsidRPr="009709C5" w:rsidRDefault="006B6451" w:rsidP="00444E9F">
            <w:pPr>
              <w:pStyle w:val="TAC"/>
            </w:pPr>
            <w:r w:rsidRPr="009709C5">
              <w:t>-40 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7354" w14:textId="77777777" w:rsidR="006B6451" w:rsidRPr="009709C5" w:rsidRDefault="006B6451" w:rsidP="00444E9F">
            <w:pPr>
              <w:pStyle w:val="TAC"/>
            </w:pPr>
            <w:r w:rsidRPr="009709C5">
              <w:t>-10dBm/100MHz</w:t>
            </w:r>
          </w:p>
          <w:p w14:paraId="60494AAF" w14:textId="77777777" w:rsidR="006B6451" w:rsidRPr="009709C5" w:rsidRDefault="006B6451" w:rsidP="00444E9F">
            <w:pPr>
              <w:pStyle w:val="TAC"/>
            </w:pPr>
            <w:r w:rsidRPr="009709C5">
              <w:t>(-30 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0E5D" w14:textId="77777777" w:rsidR="006B6451" w:rsidRPr="009709C5" w:rsidRDefault="006B6451" w:rsidP="00444E9F">
            <w:pPr>
              <w:pStyle w:val="TAC"/>
            </w:pPr>
            <w:r w:rsidRPr="009709C5">
              <w:t>10 (NOTE 1)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EA1D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3CC5" w14:textId="77777777" w:rsidR="006B6451" w:rsidRPr="009709C5" w:rsidRDefault="006B6451" w:rsidP="00444E9F">
            <w:pPr>
              <w:pStyle w:val="TAC"/>
            </w:pPr>
            <w:r w:rsidRPr="009709C5">
              <w:t>0.41</w:t>
            </w:r>
          </w:p>
        </w:tc>
      </w:tr>
      <w:tr w:rsidR="006B6451" w:rsidRPr="009709C5" w14:paraId="18261062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AE000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582F" w14:textId="77777777" w:rsidR="006B6451" w:rsidRPr="009709C5" w:rsidRDefault="006B6451" w:rsidP="00444E9F">
            <w:pPr>
              <w:pStyle w:val="TAC"/>
            </w:pPr>
            <w:r w:rsidRPr="009709C5">
              <w:t>NS_202</w:t>
            </w:r>
          </w:p>
          <w:p w14:paraId="44F3F8C9" w14:textId="77777777" w:rsidR="006B6451" w:rsidRPr="009709C5" w:rsidRDefault="006B6451" w:rsidP="00444E9F">
            <w:pPr>
              <w:pStyle w:val="TAC"/>
            </w:pPr>
            <w:r w:rsidRPr="009709C5">
              <w:t>(12.75GHz &lt;=f &lt;=23.45GHz)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1E92" w14:textId="77777777" w:rsidR="006B6451" w:rsidRPr="009709C5" w:rsidRDefault="006B6451" w:rsidP="00444E9F">
            <w:pPr>
              <w:pStyle w:val="TAC"/>
            </w:pPr>
            <w:r w:rsidRPr="009709C5">
              <w:t>-23 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A1EE" w14:textId="77777777" w:rsidR="006B6451" w:rsidRPr="009709C5" w:rsidRDefault="006B6451" w:rsidP="00444E9F">
            <w:pPr>
              <w:pStyle w:val="TAC"/>
            </w:pPr>
            <w:r w:rsidRPr="009709C5">
              <w:t>-10dBm/100MHz</w:t>
            </w:r>
          </w:p>
          <w:p w14:paraId="0B49E79A" w14:textId="77777777" w:rsidR="006B6451" w:rsidRPr="009709C5" w:rsidRDefault="006B6451" w:rsidP="00444E9F">
            <w:pPr>
              <w:pStyle w:val="TAC"/>
            </w:pPr>
            <w:r w:rsidRPr="009709C5">
              <w:t>(-30 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C501" w14:textId="77777777" w:rsidR="006B6451" w:rsidRPr="009709C5" w:rsidRDefault="006B6451" w:rsidP="00444E9F">
            <w:pPr>
              <w:pStyle w:val="TAC"/>
            </w:pPr>
            <w:r w:rsidRPr="009709C5">
              <w:t>-7.14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8AD6" w14:textId="77777777" w:rsidR="006B6451" w:rsidRPr="009709C5" w:rsidRDefault="006B6451" w:rsidP="00444E9F">
            <w:pPr>
              <w:pStyle w:val="TAC"/>
            </w:pPr>
            <w:r w:rsidRPr="009709C5">
              <w:t>13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F48F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  <w:p w14:paraId="44E4C9FF" w14:textId="77777777" w:rsidR="006B6451" w:rsidRPr="009709C5" w:rsidRDefault="006B6451" w:rsidP="00444E9F">
            <w:pPr>
              <w:pStyle w:val="TAC"/>
            </w:pPr>
            <w:r w:rsidRPr="009709C5">
              <w:t>(with  relaxation)</w:t>
            </w:r>
          </w:p>
        </w:tc>
      </w:tr>
      <w:tr w:rsidR="006B6451" w:rsidRPr="009709C5" w14:paraId="3D7C2C4D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F43CA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5B1A" w14:textId="77777777" w:rsidR="006B6451" w:rsidRPr="009709C5" w:rsidRDefault="006B6451" w:rsidP="00444E9F">
            <w:pPr>
              <w:pStyle w:val="TAC"/>
            </w:pPr>
            <w:r w:rsidRPr="009709C5">
              <w:t>NS_202</w:t>
            </w:r>
          </w:p>
          <w:p w14:paraId="1AFBA933" w14:textId="77777777" w:rsidR="006B6451" w:rsidRPr="009709C5" w:rsidRDefault="006B6451" w:rsidP="00444E9F">
            <w:pPr>
              <w:pStyle w:val="TAC"/>
            </w:pPr>
            <w:r w:rsidRPr="009709C5">
              <w:t>(23.6GHz &lt;=f &lt;=24.0GHz)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B835" w14:textId="77777777" w:rsidR="006B6451" w:rsidRPr="009709C5" w:rsidRDefault="006B6451" w:rsidP="00444E9F">
            <w:pPr>
              <w:pStyle w:val="TAC"/>
            </w:pPr>
            <w:r w:rsidRPr="009709C5">
              <w:t>-27.7 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A951" w14:textId="77777777" w:rsidR="006B6451" w:rsidRPr="009709C5" w:rsidRDefault="006B6451" w:rsidP="00444E9F">
            <w:pPr>
              <w:pStyle w:val="TAC"/>
            </w:pPr>
            <w:r w:rsidRPr="009709C5">
              <w:t>1dBm/200MHz</w:t>
            </w:r>
          </w:p>
          <w:p w14:paraId="27DD36A9" w14:textId="77777777" w:rsidR="006B6451" w:rsidRPr="009709C5" w:rsidRDefault="006B6451" w:rsidP="00444E9F">
            <w:pPr>
              <w:pStyle w:val="TAC"/>
            </w:pPr>
            <w:r w:rsidRPr="009709C5">
              <w:t>(-22 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A7A4" w14:textId="77777777" w:rsidR="006B6451" w:rsidRPr="009709C5" w:rsidRDefault="006B6451" w:rsidP="00444E9F">
            <w:pPr>
              <w:pStyle w:val="TAC"/>
            </w:pPr>
            <w:r w:rsidRPr="009709C5">
              <w:t>5.56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2BE7" w14:textId="77777777" w:rsidR="006B6451" w:rsidRPr="009709C5" w:rsidRDefault="006B6451" w:rsidP="00444E9F">
            <w:pPr>
              <w:pStyle w:val="TAC"/>
            </w:pPr>
            <w:r w:rsidRPr="009709C5">
              <w:t>0.3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F0FE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  <w:p w14:paraId="77742353" w14:textId="77777777" w:rsidR="006B6451" w:rsidRPr="009709C5" w:rsidRDefault="006B6451" w:rsidP="00444E9F">
            <w:pPr>
              <w:pStyle w:val="TAC"/>
            </w:pPr>
            <w:r w:rsidRPr="009709C5">
              <w:t>(with  relaxation)</w:t>
            </w:r>
          </w:p>
        </w:tc>
      </w:tr>
      <w:tr w:rsidR="006B6451" w:rsidRPr="009709C5" w14:paraId="093BA0F8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C5745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CEFA" w14:textId="77777777" w:rsidR="006B6451" w:rsidRPr="009709C5" w:rsidRDefault="006B6451" w:rsidP="00444E9F">
            <w:pPr>
              <w:pStyle w:val="TAC"/>
            </w:pPr>
            <w:r w:rsidRPr="009709C5">
              <w:t>NS_202</w:t>
            </w:r>
          </w:p>
          <w:p w14:paraId="044D2FA8" w14:textId="77777777" w:rsidR="006B6451" w:rsidRPr="009709C5" w:rsidRDefault="006B6451" w:rsidP="00444E9F">
            <w:pPr>
              <w:pStyle w:val="TAC"/>
            </w:pPr>
            <w:r w:rsidRPr="009709C5">
              <w:t>(23.45GHz &lt;=f &lt;=40.8GHz)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E38D" w14:textId="77777777" w:rsidR="006B6451" w:rsidRPr="009709C5" w:rsidRDefault="006B6451" w:rsidP="00444E9F">
            <w:pPr>
              <w:pStyle w:val="TAC"/>
            </w:pPr>
            <w:r w:rsidRPr="009709C5">
              <w:t>-23 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4F73" w14:textId="77777777" w:rsidR="006B6451" w:rsidRPr="009709C5" w:rsidRDefault="006B6451" w:rsidP="00444E9F">
            <w:pPr>
              <w:pStyle w:val="TAC"/>
            </w:pPr>
            <w:r w:rsidRPr="009709C5">
              <w:t>-10dBm/100MHz</w:t>
            </w:r>
          </w:p>
          <w:p w14:paraId="06F39D3D" w14:textId="77777777" w:rsidR="006B6451" w:rsidRPr="009709C5" w:rsidRDefault="006B6451" w:rsidP="00444E9F">
            <w:pPr>
              <w:pStyle w:val="TAC"/>
            </w:pPr>
            <w:r w:rsidRPr="009709C5">
              <w:t>(-30 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D1F4" w14:textId="77777777" w:rsidR="006B6451" w:rsidRPr="009709C5" w:rsidRDefault="006B6451" w:rsidP="00444E9F">
            <w:pPr>
              <w:pStyle w:val="TAC"/>
            </w:pPr>
            <w:r w:rsidRPr="009709C5">
              <w:t>-7.14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4F3B" w14:textId="77777777" w:rsidR="006B6451" w:rsidRPr="009709C5" w:rsidRDefault="006B6451" w:rsidP="00444E9F">
            <w:pPr>
              <w:pStyle w:val="TAC"/>
            </w:pPr>
            <w:r w:rsidRPr="009709C5">
              <w:t>13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4D92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  <w:p w14:paraId="48B2AA49" w14:textId="77777777" w:rsidR="006B6451" w:rsidRPr="009709C5" w:rsidRDefault="006B6451" w:rsidP="00444E9F">
            <w:pPr>
              <w:pStyle w:val="TAC"/>
            </w:pPr>
            <w:r w:rsidRPr="009709C5">
              <w:t>(with  relaxation)</w:t>
            </w:r>
          </w:p>
        </w:tc>
      </w:tr>
      <w:tr w:rsidR="006B6451" w:rsidRPr="009709C5" w14:paraId="09B64AE6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AF387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6D0B" w14:textId="77777777" w:rsidR="006B6451" w:rsidRPr="009709C5" w:rsidRDefault="006B6451" w:rsidP="00444E9F">
            <w:pPr>
              <w:pStyle w:val="TAC"/>
            </w:pPr>
            <w:r w:rsidRPr="009709C5">
              <w:t>NS_202</w:t>
            </w:r>
          </w:p>
          <w:p w14:paraId="14CD0129" w14:textId="77777777" w:rsidR="006B6451" w:rsidRPr="009709C5" w:rsidRDefault="006B6451" w:rsidP="00444E9F">
            <w:pPr>
              <w:pStyle w:val="TAC"/>
            </w:pPr>
            <w:r w:rsidRPr="009709C5">
              <w:t>(40.8GHz &lt;=f &lt;=66GHz)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4449" w14:textId="77777777" w:rsidR="006B6451" w:rsidRPr="009709C5" w:rsidRDefault="006B6451" w:rsidP="00444E9F">
            <w:pPr>
              <w:pStyle w:val="TAC"/>
            </w:pPr>
            <w:r w:rsidRPr="009709C5">
              <w:t>-23 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573" w14:textId="77777777" w:rsidR="006B6451" w:rsidRPr="009709C5" w:rsidRDefault="006B6451" w:rsidP="00444E9F">
            <w:pPr>
              <w:pStyle w:val="TAC"/>
            </w:pPr>
            <w:r w:rsidRPr="009709C5">
              <w:t>-10dBm/100MHz</w:t>
            </w:r>
          </w:p>
          <w:p w14:paraId="67C4E7B4" w14:textId="77777777" w:rsidR="006B6451" w:rsidRPr="009709C5" w:rsidRDefault="006B6451" w:rsidP="00444E9F">
            <w:pPr>
              <w:pStyle w:val="TAC"/>
            </w:pPr>
            <w:r w:rsidRPr="009709C5">
              <w:t>(-30 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D6CF" w14:textId="77777777" w:rsidR="006B6451" w:rsidRPr="009709C5" w:rsidRDefault="006B6451" w:rsidP="00444E9F">
            <w:pPr>
              <w:pStyle w:val="TAC"/>
            </w:pPr>
            <w:r w:rsidRPr="009709C5">
              <w:t>-7.14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4B0" w14:textId="77777777" w:rsidR="006B6451" w:rsidRPr="009709C5" w:rsidRDefault="006B6451" w:rsidP="00444E9F">
            <w:pPr>
              <w:pStyle w:val="TAC"/>
            </w:pPr>
            <w:r w:rsidRPr="009709C5">
              <w:t>13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2456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  <w:p w14:paraId="6313CD42" w14:textId="77777777" w:rsidR="006B6451" w:rsidRPr="009709C5" w:rsidRDefault="006B6451" w:rsidP="00444E9F">
            <w:pPr>
              <w:pStyle w:val="TAC"/>
            </w:pPr>
            <w:r w:rsidRPr="009709C5">
              <w:t>(with  relaxation)</w:t>
            </w:r>
          </w:p>
        </w:tc>
      </w:tr>
      <w:tr w:rsidR="006B6451" w:rsidRPr="009709C5" w14:paraId="24BB5396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41EF1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BEAB" w14:textId="77777777" w:rsidR="006B6451" w:rsidRPr="009709C5" w:rsidRDefault="006B6451" w:rsidP="00444E9F">
            <w:pPr>
              <w:pStyle w:val="TAC"/>
            </w:pPr>
            <w:r w:rsidRPr="009709C5">
              <w:t>NS_203</w:t>
            </w:r>
          </w:p>
          <w:p w14:paraId="4FB68C06" w14:textId="77777777" w:rsidR="006B6451" w:rsidRPr="009709C5" w:rsidRDefault="006B6451" w:rsidP="00444E9F">
            <w:pPr>
              <w:pStyle w:val="TAC"/>
            </w:pPr>
            <w:r w:rsidRPr="009709C5">
              <w:t>(23.6GHz &lt;=f &lt;=24.0GHz)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9D38" w14:textId="77777777" w:rsidR="006B6451" w:rsidRPr="009709C5" w:rsidRDefault="006B6451" w:rsidP="00444E9F">
            <w:pPr>
              <w:pStyle w:val="TAC"/>
            </w:pPr>
            <w:r w:rsidRPr="009709C5">
              <w:t>-27.7 dBm/MHz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3B6B" w14:textId="77777777" w:rsidR="006B6451" w:rsidRPr="009709C5" w:rsidRDefault="006B6451" w:rsidP="00444E9F">
            <w:pPr>
              <w:pStyle w:val="TAC"/>
            </w:pPr>
            <w:r w:rsidRPr="009709C5">
              <w:t>+1dBm/200MHz</w:t>
            </w:r>
          </w:p>
          <w:p w14:paraId="0B765C0E" w14:textId="77777777" w:rsidR="006B6451" w:rsidRPr="009709C5" w:rsidRDefault="006B6451" w:rsidP="00444E9F">
            <w:pPr>
              <w:pStyle w:val="TAC"/>
            </w:pPr>
            <w:r w:rsidRPr="009709C5">
              <w:t>(-22dBm/MHz)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32F1" w14:textId="77777777" w:rsidR="006B6451" w:rsidRPr="009709C5" w:rsidRDefault="006B6451" w:rsidP="00444E9F">
            <w:pPr>
              <w:pStyle w:val="TAC"/>
            </w:pPr>
            <w:r w:rsidRPr="009709C5">
              <w:t>5.56 (NOTE 2)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27B0" w14:textId="77777777" w:rsidR="006B6451" w:rsidRPr="009709C5" w:rsidRDefault="006B6451" w:rsidP="00444E9F">
            <w:pPr>
              <w:pStyle w:val="TAC"/>
            </w:pPr>
            <w:r w:rsidRPr="009709C5">
              <w:t>0.3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4023" w14:textId="77777777" w:rsidR="006B6451" w:rsidRPr="009709C5" w:rsidRDefault="006B6451" w:rsidP="00444E9F">
            <w:pPr>
              <w:pStyle w:val="TAC"/>
            </w:pPr>
            <w:r w:rsidRPr="009709C5">
              <w:t>1.0</w:t>
            </w:r>
          </w:p>
          <w:p w14:paraId="4B415734" w14:textId="77777777" w:rsidR="006B6451" w:rsidRPr="009709C5" w:rsidRDefault="006B6451" w:rsidP="00444E9F">
            <w:pPr>
              <w:pStyle w:val="TAC"/>
            </w:pPr>
            <w:r w:rsidRPr="009709C5">
              <w:t>(with  relaxation)</w:t>
            </w:r>
          </w:p>
        </w:tc>
      </w:tr>
      <w:tr w:rsidR="006B6451" w:rsidRPr="009709C5" w14:paraId="0AC08188" w14:textId="77777777" w:rsidTr="006F1D99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827856" w14:textId="77777777" w:rsidR="006B6451" w:rsidRPr="009709C5" w:rsidRDefault="006B6451" w:rsidP="00444E9F">
            <w:pPr>
              <w:pStyle w:val="TAC"/>
            </w:pPr>
            <w:r w:rsidRPr="009709C5">
              <w:t>Rx spurious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42B9" w14:textId="77777777" w:rsidR="006B6451" w:rsidRPr="009709C5" w:rsidRDefault="006B6451" w:rsidP="00444E9F">
            <w:pPr>
              <w:pStyle w:val="TAC"/>
            </w:pPr>
            <w:r w:rsidRPr="009709C5">
              <w:t>6GHz &lt;=f&lt;=20GHz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97FD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8427" w14:textId="77777777" w:rsidR="006B6451" w:rsidRPr="009709C5" w:rsidRDefault="006B6451" w:rsidP="00444E9F">
            <w:pPr>
              <w:pStyle w:val="TAC"/>
            </w:pPr>
            <w:r w:rsidRPr="009709C5">
              <w:t>-47dBm/1MHz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8B56" w14:textId="77777777" w:rsidR="006B6451" w:rsidRPr="009709C5" w:rsidRDefault="006B6451" w:rsidP="00444E9F">
            <w:pPr>
              <w:pStyle w:val="TAC"/>
            </w:pPr>
            <w:r w:rsidRPr="009709C5">
              <w:t>-</w:t>
            </w:r>
            <w:r w:rsidRPr="00AE0389">
              <w:t>2.2</w:t>
            </w:r>
            <w:r w:rsidRPr="009709C5">
              <w:t xml:space="preserve"> (NOTE </w:t>
            </w:r>
            <w:r w:rsidRPr="00AE0389">
              <w:t>3</w:t>
            </w:r>
            <w:r w:rsidRPr="009709C5"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61A70" w14:textId="77777777" w:rsidR="006B6451" w:rsidRPr="009709C5" w:rsidRDefault="006B6451" w:rsidP="00444E9F">
            <w:pPr>
              <w:pStyle w:val="TAC"/>
            </w:pPr>
            <w:r w:rsidRPr="009709C5">
              <w:t>10.2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11D5F" w14:textId="77777777" w:rsidR="006B6451" w:rsidRPr="009709C5" w:rsidRDefault="006B6451" w:rsidP="00444E9F">
            <w:pPr>
              <w:pStyle w:val="TAC"/>
            </w:pPr>
            <w:r w:rsidRPr="009709C5">
              <w:t>1.0 dB for 23.45~40.8GHz</w:t>
            </w:r>
            <w:r w:rsidRPr="00C64910">
              <w:t xml:space="preserve"> and 80~87 GHz</w:t>
            </w:r>
            <w:r w:rsidRPr="009709C5">
              <w:t>, 0.64dB for 6~23.45 and 40.8~80 GHz.</w:t>
            </w:r>
          </w:p>
        </w:tc>
      </w:tr>
      <w:tr w:rsidR="006B6451" w:rsidRPr="009709C5" w14:paraId="26CBF8B2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604D7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7C0E" w14:textId="77777777" w:rsidR="006B6451" w:rsidRPr="009709C5" w:rsidRDefault="006B6451" w:rsidP="00444E9F">
            <w:pPr>
              <w:pStyle w:val="TAC"/>
            </w:pPr>
            <w:r w:rsidRPr="009709C5">
              <w:t>20GHz&lt;=f&lt;=40GHz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F7A7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C851" w14:textId="77777777" w:rsidR="006B6451" w:rsidRPr="009709C5" w:rsidRDefault="006B6451" w:rsidP="00444E9F">
            <w:pPr>
              <w:pStyle w:val="TAC"/>
            </w:pPr>
            <w:r w:rsidRPr="009709C5">
              <w:t>-47dBm/1MHz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8EA3" w14:textId="77777777" w:rsidR="006B6451" w:rsidRPr="009709C5" w:rsidRDefault="006B6451" w:rsidP="00444E9F">
            <w:pPr>
              <w:pStyle w:val="TAC"/>
            </w:pPr>
            <w:r w:rsidRPr="009709C5">
              <w:t>-11.34 (NOTE 2)</w:t>
            </w:r>
          </w:p>
        </w:tc>
        <w:tc>
          <w:tcPr>
            <w:tcW w:w="2562" w:type="dxa"/>
            <w:tcBorders>
              <w:left w:val="single" w:sz="4" w:space="0" w:color="auto"/>
              <w:right w:val="single" w:sz="4" w:space="0" w:color="auto"/>
            </w:tcBorders>
          </w:tcPr>
          <w:p w14:paraId="619DDA6E" w14:textId="77777777" w:rsidR="006B6451" w:rsidRPr="009709C5" w:rsidRDefault="006B6451" w:rsidP="00444E9F">
            <w:pPr>
              <w:pStyle w:val="TAC"/>
            </w:pPr>
            <w:r w:rsidRPr="009709C5">
              <w:t>17.2</w:t>
            </w:r>
          </w:p>
        </w:tc>
        <w:tc>
          <w:tcPr>
            <w:tcW w:w="14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19848" w14:textId="77777777" w:rsidR="006B6451" w:rsidRPr="009709C5" w:rsidRDefault="006B6451" w:rsidP="00444E9F">
            <w:pPr>
              <w:pStyle w:val="TAC"/>
            </w:pPr>
          </w:p>
        </w:tc>
      </w:tr>
      <w:tr w:rsidR="006B6451" w:rsidRPr="009709C5" w14:paraId="530C542B" w14:textId="77777777" w:rsidTr="006F1D99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A1085EC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B6F4" w14:textId="77777777" w:rsidR="006B6451" w:rsidRPr="009709C5" w:rsidRDefault="006B6451" w:rsidP="00444E9F">
            <w:pPr>
              <w:pStyle w:val="TAC"/>
            </w:pPr>
            <w:r w:rsidRPr="009709C5">
              <w:t>40GHz&lt;=f&lt;=80GHz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912B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195B" w14:textId="77777777" w:rsidR="006B6451" w:rsidRPr="009709C5" w:rsidRDefault="006B6451" w:rsidP="00444E9F">
            <w:pPr>
              <w:pStyle w:val="TAC"/>
            </w:pPr>
            <w:r w:rsidRPr="009709C5">
              <w:t>-47dBm/1MHz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7FE9" w14:textId="77777777" w:rsidR="006B6451" w:rsidRPr="009709C5" w:rsidRDefault="006B6451" w:rsidP="00444E9F">
            <w:pPr>
              <w:pStyle w:val="TAC"/>
            </w:pPr>
            <w:r w:rsidRPr="009709C5">
              <w:t>-</w:t>
            </w:r>
            <w:r w:rsidRPr="00AE0389">
              <w:t>25.1</w:t>
            </w:r>
            <w:r w:rsidRPr="009709C5">
              <w:t xml:space="preserve"> (NOTE </w:t>
            </w:r>
            <w:r w:rsidRPr="00AE0389">
              <w:t>3</w:t>
            </w:r>
            <w:r w:rsidRPr="009709C5">
              <w:t>)</w:t>
            </w:r>
          </w:p>
        </w:tc>
        <w:tc>
          <w:tcPr>
            <w:tcW w:w="2562" w:type="dxa"/>
            <w:tcBorders>
              <w:left w:val="single" w:sz="4" w:space="0" w:color="auto"/>
              <w:right w:val="single" w:sz="4" w:space="0" w:color="auto"/>
            </w:tcBorders>
          </w:tcPr>
          <w:p w14:paraId="536C1544" w14:textId="77777777" w:rsidR="006B6451" w:rsidRPr="009709C5" w:rsidRDefault="006B6451" w:rsidP="00444E9F">
            <w:pPr>
              <w:pStyle w:val="TAC"/>
            </w:pPr>
            <w:r w:rsidRPr="009709C5">
              <w:t>33.1</w:t>
            </w:r>
          </w:p>
        </w:tc>
        <w:tc>
          <w:tcPr>
            <w:tcW w:w="14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478A2D9" w14:textId="77777777" w:rsidR="006B6451" w:rsidRPr="009709C5" w:rsidRDefault="006B6451" w:rsidP="00444E9F">
            <w:pPr>
              <w:pStyle w:val="TAC"/>
            </w:pPr>
          </w:p>
        </w:tc>
      </w:tr>
      <w:tr w:rsidR="006B6451" w:rsidRPr="009709C5" w14:paraId="71EABC22" w14:textId="77777777" w:rsidTr="006F1D99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05E0D9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9589" w14:textId="77777777" w:rsidR="006B6451" w:rsidRPr="009709C5" w:rsidRDefault="006B6451" w:rsidP="00444E9F">
            <w:pPr>
              <w:pStyle w:val="TAC"/>
            </w:pPr>
            <w:r w:rsidRPr="00F03C48">
              <w:t>80GHz&lt;f&lt;=87GHz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8528" w14:textId="77777777" w:rsidR="006B6451" w:rsidRPr="009709C5" w:rsidRDefault="006B6451" w:rsidP="00444E9F">
            <w:pPr>
              <w:pStyle w:val="TAC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27F2" w14:textId="77777777" w:rsidR="006B6451" w:rsidRPr="009709C5" w:rsidRDefault="006B6451" w:rsidP="00444E9F">
            <w:pPr>
              <w:pStyle w:val="TAC"/>
            </w:pPr>
            <w:r w:rsidRPr="00F03C48">
              <w:t>-47dBm/1MHz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55A4" w14:textId="77777777" w:rsidR="006B6451" w:rsidRPr="009709C5" w:rsidRDefault="006B6451" w:rsidP="00444E9F">
            <w:pPr>
              <w:pStyle w:val="TAC"/>
            </w:pPr>
            <w:r w:rsidRPr="00F03C48">
              <w:t>-27.1 (NOTE 2)</w:t>
            </w:r>
          </w:p>
        </w:tc>
        <w:tc>
          <w:tcPr>
            <w:tcW w:w="2562" w:type="dxa"/>
            <w:tcBorders>
              <w:left w:val="single" w:sz="4" w:space="0" w:color="auto"/>
              <w:right w:val="single" w:sz="4" w:space="0" w:color="auto"/>
            </w:tcBorders>
          </w:tcPr>
          <w:p w14:paraId="3AF84F9E" w14:textId="77777777" w:rsidR="006B6451" w:rsidRPr="009709C5" w:rsidRDefault="006B6451" w:rsidP="00444E9F">
            <w:pPr>
              <w:pStyle w:val="TAC"/>
            </w:pPr>
            <w:r w:rsidRPr="00F03C48">
              <w:t>33.1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132E79" w14:textId="77777777" w:rsidR="006B6451" w:rsidRPr="009709C5" w:rsidRDefault="006B6451" w:rsidP="00444E9F">
            <w:pPr>
              <w:pStyle w:val="TAC"/>
            </w:pPr>
          </w:p>
        </w:tc>
      </w:tr>
      <w:tr w:rsidR="006B6451" w:rsidRPr="009709C5" w14:paraId="60ACA32A" w14:textId="77777777" w:rsidTr="006F1D99">
        <w:trPr>
          <w:cantSplit/>
          <w:tblHeader/>
        </w:trPr>
        <w:tc>
          <w:tcPr>
            <w:tcW w:w="0" w:type="auto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5EEF" w14:textId="77777777" w:rsidR="006B6451" w:rsidRPr="009709C5" w:rsidRDefault="006B6451" w:rsidP="00444E9F">
            <w:pPr>
              <w:pStyle w:val="TAN"/>
            </w:pPr>
            <w:r w:rsidRPr="009709C5">
              <w:t>NOTE 1:</w:t>
            </w:r>
            <w:r w:rsidRPr="009709C5">
              <w:tab/>
              <w:t>Estimated SNR is calculated based on agreed influence of noise.</w:t>
            </w:r>
          </w:p>
          <w:p w14:paraId="2186D6F6" w14:textId="77777777" w:rsidR="006B6451" w:rsidRDefault="006B6451" w:rsidP="00444E9F">
            <w:pPr>
              <w:pStyle w:val="TAN"/>
            </w:pPr>
            <w:r w:rsidRPr="009709C5">
              <w:t>NOTE 2:</w:t>
            </w:r>
            <w:r w:rsidRPr="009709C5">
              <w:tab/>
              <w:t>Estimated SNR is calculated based on agreed relaxation value: Estimated SNR = 6dB - relaxation.</w:t>
            </w:r>
          </w:p>
          <w:p w14:paraId="4CF15091" w14:textId="77777777" w:rsidR="006B6451" w:rsidRPr="009709C5" w:rsidRDefault="006B6451" w:rsidP="00444E9F">
            <w:pPr>
              <w:pStyle w:val="TAN"/>
            </w:pPr>
            <w:r>
              <w:t>NOTE 3:</w:t>
            </w:r>
            <w:r>
              <w:tab/>
              <w:t>Estimated SNR is calculated based on agreed relaxation value: Estimated SNR = 8dB - relaxation.</w:t>
            </w:r>
          </w:p>
        </w:tc>
      </w:tr>
    </w:tbl>
    <w:p w14:paraId="59FC6FF4" w14:textId="77777777" w:rsidR="006B6451" w:rsidRPr="009709C5" w:rsidRDefault="006B6451" w:rsidP="006B6451">
      <w:pPr>
        <w:rPr>
          <w:rFonts w:eastAsia="MS Mincho"/>
          <w:lang w:eastAsia="ja-JP"/>
        </w:rPr>
      </w:pPr>
    </w:p>
    <w:p w14:paraId="445FBA7C" w14:textId="77777777" w:rsidR="006B6451" w:rsidRPr="00115CBA" w:rsidRDefault="006B6451" w:rsidP="006B6451">
      <w:pPr>
        <w:pStyle w:val="TH"/>
        <w:rPr>
          <w:lang w:val="en-US"/>
        </w:rPr>
      </w:pPr>
      <w:r w:rsidRPr="00115CBA">
        <w:lastRenderedPageBreak/>
        <w:t>Table B.2.2.27-1a</w:t>
      </w:r>
      <w:r w:rsidRPr="00115CBA">
        <w:rPr>
          <w:lang w:val="en-US"/>
        </w:rPr>
        <w:t xml:space="preserve">: Uncertainty value for </w:t>
      </w:r>
      <w:r w:rsidRPr="00115CBA">
        <w:rPr>
          <w:lang w:val="en-US" w:eastAsia="ja-JP"/>
        </w:rPr>
        <w:t>i</w:t>
      </w:r>
      <w:r w:rsidRPr="00115CBA">
        <w:rPr>
          <w:lang w:val="en-US"/>
        </w:rPr>
        <w:t>nfluence of noise for PC3, MIMO for IFF</w:t>
      </w:r>
    </w:p>
    <w:tbl>
      <w:tblPr>
        <w:tblW w:w="98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016"/>
        <w:gridCol w:w="1673"/>
        <w:gridCol w:w="1880"/>
        <w:gridCol w:w="1526"/>
        <w:gridCol w:w="1216"/>
        <w:gridCol w:w="1046"/>
        <w:gridCol w:w="1451"/>
      </w:tblGrid>
      <w:tr w:rsidR="006B6451" w:rsidRPr="00115CBA" w14:paraId="2C5FCEDE" w14:textId="77777777" w:rsidTr="00444E9F">
        <w:trPr>
          <w:cantSplit/>
          <w:tblHeader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1EE88" w14:textId="77777777" w:rsidR="006B6451" w:rsidRPr="00115CBA" w:rsidRDefault="006B6451" w:rsidP="00444E9F">
            <w:pPr>
              <w:pStyle w:val="TAH"/>
              <w:rPr>
                <w:lang w:val="en-US"/>
              </w:rPr>
            </w:pPr>
            <w:r w:rsidRPr="00115CBA">
              <w:rPr>
                <w:lang w:val="en-US"/>
              </w:rPr>
              <w:lastRenderedPageBreak/>
              <w:t>Test case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895D2" w14:textId="77777777" w:rsidR="006B6451" w:rsidRPr="00115CBA" w:rsidRDefault="006B6451" w:rsidP="00444E9F">
            <w:pPr>
              <w:pStyle w:val="TAH"/>
              <w:rPr>
                <w:lang w:val="en-US"/>
              </w:rPr>
            </w:pPr>
            <w:r w:rsidRPr="00115CBA">
              <w:rPr>
                <w:lang w:val="en-US"/>
              </w:rPr>
              <w:t>Frequency range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87EE4" w14:textId="77777777" w:rsidR="006B6451" w:rsidRPr="00115CBA" w:rsidRDefault="006B6451" w:rsidP="00444E9F">
            <w:pPr>
              <w:pStyle w:val="TAH"/>
              <w:rPr>
                <w:lang w:val="en-US"/>
              </w:rPr>
            </w:pPr>
            <w:r w:rsidRPr="00115CBA">
              <w:rPr>
                <w:lang w:val="en-US"/>
              </w:rPr>
              <w:t>Noise floor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78D65B" w14:textId="77777777" w:rsidR="006B6451" w:rsidRPr="00115CBA" w:rsidRDefault="006B6451" w:rsidP="00444E9F">
            <w:pPr>
              <w:pStyle w:val="TAH"/>
              <w:rPr>
                <w:lang w:val="en-US"/>
              </w:rPr>
            </w:pPr>
            <w:r w:rsidRPr="00115CBA">
              <w:rPr>
                <w:lang w:val="en-US"/>
              </w:rPr>
              <w:t>Minimum requirement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3F9F" w14:textId="77777777" w:rsidR="006B6451" w:rsidRPr="00115CBA" w:rsidRDefault="006B6451" w:rsidP="00444E9F">
            <w:pPr>
              <w:pStyle w:val="TAH"/>
              <w:rPr>
                <w:lang w:val="en-US"/>
              </w:rPr>
            </w:pPr>
            <w:r w:rsidRPr="00115CBA">
              <w:rPr>
                <w:lang w:val="en-US"/>
              </w:rPr>
              <w:t>Estimated SNR</w:t>
            </w:r>
            <w:r w:rsidRPr="00115CBA">
              <w:rPr>
                <w:vertAlign w:val="subscript"/>
                <w:lang w:val="en-US"/>
              </w:rPr>
              <w:t>total</w:t>
            </w:r>
            <w:r w:rsidRPr="00115CBA">
              <w:rPr>
                <w:lang w:val="en-US"/>
              </w:rPr>
              <w:t xml:space="preserve"> [dB/400MHz]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97314" w14:textId="77777777" w:rsidR="006B6451" w:rsidRPr="00115CBA" w:rsidRDefault="006B6451" w:rsidP="00444E9F">
            <w:pPr>
              <w:pStyle w:val="TAH"/>
              <w:rPr>
                <w:lang w:val="en-US"/>
              </w:rPr>
            </w:pPr>
            <w:r w:rsidRPr="00115CBA">
              <w:rPr>
                <w:lang w:val="en-US"/>
              </w:rPr>
              <w:t>Relaxation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50A893" w14:textId="77777777" w:rsidR="006B6451" w:rsidRPr="00115CBA" w:rsidRDefault="006B6451" w:rsidP="00444E9F">
            <w:pPr>
              <w:pStyle w:val="TAH"/>
              <w:rPr>
                <w:lang w:val="en-US"/>
              </w:rPr>
            </w:pPr>
            <w:r w:rsidRPr="00115CBA">
              <w:rPr>
                <w:lang w:val="en-US"/>
              </w:rPr>
              <w:t>Influence of noise</w:t>
            </w:r>
          </w:p>
        </w:tc>
      </w:tr>
      <w:tr w:rsidR="006B6451" w:rsidRPr="00115CBA" w14:paraId="12A77862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FEEB7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MOP-EIRP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C5DB0B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70F283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146A4C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22.4 dBm/ChBW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D63B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16.33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AD4935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DE63CC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0.1</w:t>
            </w:r>
          </w:p>
        </w:tc>
      </w:tr>
      <w:tr w:rsidR="006B6451" w:rsidRPr="00115CBA" w14:paraId="3B206E5A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1F10A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48D144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FR2b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91063B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A8C7D2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20.6 dBm/ChBW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9A94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11.45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65110E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4C3880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0.3</w:t>
            </w:r>
          </w:p>
        </w:tc>
      </w:tr>
      <w:tr w:rsidR="006B6451" w:rsidRPr="00115CBA" w14:paraId="41CB9F55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364317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B8C5BC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FR2c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86AB38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6348BB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18.7 dBm/ChBW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E90D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11.45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9E7DA1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463E2A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0.3</w:t>
            </w:r>
          </w:p>
        </w:tc>
      </w:tr>
      <w:tr w:rsidR="006B6451" w:rsidRPr="00115CBA" w14:paraId="1B683F66" w14:textId="77777777" w:rsidTr="00444E9F">
        <w:trPr>
          <w:cantSplit/>
          <w:tblHeader/>
        </w:trPr>
        <w:tc>
          <w:tcPr>
            <w:tcW w:w="101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BAC640F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MPR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8767AB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A0EB40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-7.6dBm/400MHz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6DF82E" w14:textId="77777777" w:rsidR="006B6451" w:rsidRPr="009709C5" w:rsidRDefault="006B6451" w:rsidP="00444E9F">
            <w:pPr>
              <w:pStyle w:val="TAC"/>
            </w:pPr>
            <w:r w:rsidRPr="009709C5">
              <w:t>7.65dBm/ChBW</w:t>
            </w:r>
          </w:p>
          <w:p w14:paraId="15D6AED7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(EIRP-MPB-MPR-T(MPR)=22.4-0.75-9-5)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3570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15.17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54EC09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EFC513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0.13</w:t>
            </w:r>
          </w:p>
        </w:tc>
      </w:tr>
      <w:tr w:rsidR="006B6451" w:rsidRPr="00115CBA" w14:paraId="5E1DE4E0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4E933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830566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FR2b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72D28D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04436A" w14:textId="77777777" w:rsidR="006B6451" w:rsidRPr="009709C5" w:rsidRDefault="006B6451" w:rsidP="00444E9F">
            <w:pPr>
              <w:pStyle w:val="TAC"/>
            </w:pPr>
            <w:r w:rsidRPr="009709C5">
              <w:t>5.85dBm/ChBW</w:t>
            </w:r>
          </w:p>
          <w:p w14:paraId="309B0B55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(EIRP-MPB-MPR-T(MPR)=20.6-0.75-9-5)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7CD7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11.30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D83074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C79EA5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0.31</w:t>
            </w:r>
          </w:p>
        </w:tc>
      </w:tr>
      <w:tr w:rsidR="006B6451" w:rsidRPr="00115CBA" w14:paraId="3C8275AD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E24369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40EB68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F03C48">
              <w:t>FR2c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93F3EF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F03C48">
              <w:t>-4.5dBm/400MHz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01FB1B" w14:textId="77777777" w:rsidR="006B6451" w:rsidRPr="00F03C48" w:rsidRDefault="006B6451" w:rsidP="00444E9F">
            <w:pPr>
              <w:pStyle w:val="TAC"/>
            </w:pPr>
            <w:r w:rsidRPr="00F03C48">
              <w:t>4.2dBm/ChBW</w:t>
            </w:r>
          </w:p>
          <w:p w14:paraId="290B0823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F03C48">
              <w:t>(EIRP-MPB-MPR-T(MPR)=18.7-0.5-9-5)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EB93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F03C48">
              <w:t>8.70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B13D77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F03C48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9000FA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F03C48">
              <w:t>0.55</w:t>
            </w:r>
          </w:p>
        </w:tc>
      </w:tr>
      <w:tr w:rsidR="006B6451" w:rsidRPr="00115CBA" w14:paraId="402233C3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3E93540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MOP-TRP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ACDC6C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9104F6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781029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23 dBm/ChBW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B09E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16.33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5447F5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596270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0.1</w:t>
            </w:r>
          </w:p>
        </w:tc>
      </w:tr>
      <w:tr w:rsidR="006B6451" w:rsidRPr="00115CBA" w14:paraId="681EB6FB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2887D8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F058A9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FR2b, FR2c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863A84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7F9BBE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23 dBm/ChBW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8DEF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11.45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FFCF5D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C2C57A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0.3</w:t>
            </w:r>
          </w:p>
        </w:tc>
      </w:tr>
      <w:tr w:rsidR="006B6451" w:rsidRPr="00115CBA" w14:paraId="6B46D0E5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D5E96F8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MOP-Spherical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D2957E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BDBDBF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24F9FE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11.5 dBm/ChBW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4230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11.45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D31F21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5DF9D8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0.3</w:t>
            </w:r>
          </w:p>
        </w:tc>
      </w:tr>
      <w:tr w:rsidR="006B6451" w:rsidRPr="00115CBA" w14:paraId="1EC1E714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C8E418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E32CC9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FR2b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39DA1C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713BC4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8 dBm/ChBW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8EA4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6.37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830B83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5D6393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0.9</w:t>
            </w:r>
          </w:p>
        </w:tc>
      </w:tr>
      <w:tr w:rsidR="006B6451" w:rsidRPr="00115CBA" w14:paraId="5F2066E4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CABA98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Minimum output power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01E7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ECF6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-10.6dBm/400MHz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5E86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-10 dBm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2D9E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-0.46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F8A9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5.4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6BAC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 xml:space="preserve">1.0 </w:t>
            </w:r>
          </w:p>
          <w:p w14:paraId="69117E1F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(with relaxation)</w:t>
            </w:r>
          </w:p>
        </w:tc>
      </w:tr>
      <w:tr w:rsidR="006B6451" w:rsidRPr="00115CBA" w14:paraId="0BBEBCC9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2DCA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8CFA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FR2b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308E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9A58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-10 dBm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E4E1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-4.64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6D72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10.5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82DD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1.0</w:t>
            </w:r>
          </w:p>
          <w:p w14:paraId="1357009A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rPr>
                <w:lang w:val="en-US"/>
              </w:rPr>
              <w:t>(with relaxation)</w:t>
            </w:r>
          </w:p>
        </w:tc>
      </w:tr>
      <w:tr w:rsidR="006B6451" w:rsidRPr="00115CBA" w14:paraId="7B6668E6" w14:textId="77777777" w:rsidTr="00444E9F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5D1E46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t>OFF power – TRP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2033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03EB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664AFA">
              <w:t xml:space="preserve">-10.6dBm/400MHz 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1B7A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t>-35dBm/ChBW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C747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t>-24.54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ABDC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t>30.4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F230" w14:textId="77777777" w:rsidR="006B6451" w:rsidRPr="00115CBA" w:rsidRDefault="006B6451" w:rsidP="00444E9F">
            <w:pPr>
              <w:pStyle w:val="TAC"/>
            </w:pPr>
            <w:r w:rsidRPr="00115CBA">
              <w:t>1.0</w:t>
            </w:r>
          </w:p>
          <w:p w14:paraId="2E4DD80E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t>(with relaxation)</w:t>
            </w:r>
          </w:p>
        </w:tc>
      </w:tr>
      <w:tr w:rsidR="006B6451" w:rsidRPr="00115CBA" w14:paraId="506D5E7C" w14:textId="77777777" w:rsidTr="00444E9F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3B43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4EFC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115CBA">
              <w:t>FR2b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E4A0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664AFA">
              <w:t xml:space="preserve">-5.5dBm/400MHz 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A81D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4026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664AFA">
              <w:t>-29.64 (NOTE 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9C96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664AFA">
              <w:t>35.5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1BD4" w14:textId="77777777" w:rsidR="006B6451" w:rsidRDefault="006B6451" w:rsidP="00444E9F">
            <w:pPr>
              <w:pStyle w:val="TAC"/>
            </w:pPr>
            <w:r>
              <w:t>1.0</w:t>
            </w:r>
          </w:p>
          <w:p w14:paraId="3C597F17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>
              <w:t>(with relaxation)</w:t>
            </w:r>
          </w:p>
        </w:tc>
      </w:tr>
      <w:tr w:rsidR="006B6451" w:rsidRPr="00115CBA" w14:paraId="5625B5F4" w14:textId="77777777" w:rsidTr="00444E9F">
        <w:trPr>
          <w:cantSplit/>
          <w:tblHeader/>
        </w:trPr>
        <w:tc>
          <w:tcPr>
            <w:tcW w:w="101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ECE9FAE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SEM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8784" w14:textId="77777777" w:rsidR="006B6451" w:rsidRPr="00115CBA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9A5D" w14:textId="77777777" w:rsidR="006B6451" w:rsidRPr="00115CBA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993C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-13dBm/1MHz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5628" w14:textId="77777777" w:rsidR="006B6451" w:rsidRPr="00115CBA" w:rsidRDefault="006B6451" w:rsidP="00444E9F">
            <w:pPr>
              <w:pStyle w:val="TAC"/>
            </w:pPr>
            <w:r w:rsidRPr="009709C5">
              <w:t>8.14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21AF" w14:textId="77777777" w:rsidR="006B6451" w:rsidRPr="00115CBA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18A7" w14:textId="77777777" w:rsidR="006B6451" w:rsidRPr="00115CBA" w:rsidRDefault="006B6451" w:rsidP="00444E9F">
            <w:pPr>
              <w:pStyle w:val="TAC"/>
            </w:pPr>
            <w:r w:rsidRPr="009709C5">
              <w:t>0.62</w:t>
            </w:r>
          </w:p>
        </w:tc>
      </w:tr>
      <w:tr w:rsidR="006B6451" w:rsidRPr="00115CBA" w14:paraId="0EF8AA9F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23212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D3F9" w14:textId="77777777" w:rsidR="006B6451" w:rsidRPr="00115CBA" w:rsidRDefault="006B6451" w:rsidP="00444E9F">
            <w:pPr>
              <w:pStyle w:val="TAC"/>
            </w:pPr>
            <w:r w:rsidRPr="009709C5">
              <w:t>FR2b</w:t>
            </w:r>
            <w:r w:rsidRPr="00C64910">
              <w:t>, FR2c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E5FA" w14:textId="77777777" w:rsidR="006B6451" w:rsidRPr="00115CBA" w:rsidRDefault="006B6451" w:rsidP="00444E9F">
            <w:pPr>
              <w:pStyle w:val="TAC"/>
            </w:pPr>
            <w:r w:rsidRPr="009709C5">
              <w:t>N/A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7E96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275E" w14:textId="77777777" w:rsidR="006B6451" w:rsidRPr="00115CBA" w:rsidRDefault="006B6451" w:rsidP="00444E9F">
            <w:pPr>
              <w:pStyle w:val="TAC"/>
            </w:pPr>
            <w:r w:rsidRPr="009709C5">
              <w:t>5.86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2A0C" w14:textId="77777777" w:rsidR="006B6451" w:rsidRPr="00115CBA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F396" w14:textId="77777777" w:rsidR="006B6451" w:rsidRPr="00115CBA" w:rsidRDefault="006B6451" w:rsidP="00444E9F">
            <w:pPr>
              <w:pStyle w:val="TAC"/>
            </w:pPr>
            <w:r w:rsidRPr="009709C5">
              <w:t>1.0</w:t>
            </w:r>
          </w:p>
        </w:tc>
      </w:tr>
      <w:tr w:rsidR="006B6451" w:rsidRPr="00115CBA" w14:paraId="02C9566F" w14:textId="77777777" w:rsidTr="00444E9F">
        <w:trPr>
          <w:cantSplit/>
          <w:tblHeader/>
        </w:trPr>
        <w:tc>
          <w:tcPr>
            <w:tcW w:w="101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6432A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ACLR (CP)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A550" w14:textId="77777777" w:rsidR="006B6451" w:rsidRPr="00115CBA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95B2" w14:textId="77777777" w:rsidR="006B6451" w:rsidRPr="00115CBA" w:rsidRDefault="006B6451" w:rsidP="00444E9F">
            <w:pPr>
              <w:pStyle w:val="TAC"/>
            </w:pPr>
            <w:r w:rsidRPr="009709C5">
              <w:t>-7.6dBm/400MHz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D13D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Highest testable MPR for 400MHz: 3dB</w:t>
            </w:r>
          </w:p>
          <w:p w14:paraId="141FE981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16.65dBm/ChBW</w:t>
            </w:r>
          </w:p>
          <w:p w14:paraId="274DB343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(EIRP-MPB-MPR-T(MPR) =22.4-0.75-3-2)</w:t>
            </w:r>
          </w:p>
          <w:p w14:paraId="6AE2CA0F" w14:textId="77777777" w:rsidR="006B6451" w:rsidRPr="009709C5" w:rsidRDefault="006B6451" w:rsidP="00444E9F">
            <w:pPr>
              <w:pStyle w:val="TAC"/>
              <w:jc w:val="left"/>
            </w:pPr>
          </w:p>
          <w:p w14:paraId="196E8E8C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Actual lowest:</w:t>
            </w:r>
          </w:p>
          <w:p w14:paraId="415F5651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7.65dBm/ChBW</w:t>
            </w:r>
          </w:p>
          <w:p w14:paraId="017F49E1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(EIRP-MPB-MPR-T(MPR)=22.4-0.75-9-5)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F829" w14:textId="77777777" w:rsidR="006B6451" w:rsidRPr="00115CBA" w:rsidRDefault="006B6451" w:rsidP="00444E9F">
            <w:pPr>
              <w:pStyle w:val="TAC"/>
            </w:pPr>
            <w:r w:rsidRPr="009709C5">
              <w:t>22.86 (with 3dB MPR)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F1F1" w14:textId="77777777" w:rsidR="006B6451" w:rsidRPr="00115CBA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A6F8" w14:textId="77777777" w:rsidR="006B6451" w:rsidRPr="00115CBA" w:rsidRDefault="006B6451" w:rsidP="00444E9F">
            <w:pPr>
              <w:pStyle w:val="TAC"/>
            </w:pPr>
            <w:r w:rsidRPr="009709C5">
              <w:t>N/A</w:t>
            </w:r>
          </w:p>
        </w:tc>
      </w:tr>
      <w:tr w:rsidR="006B6451" w:rsidRPr="00115CBA" w14:paraId="7208CC25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0587BE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25F8" w14:textId="77777777" w:rsidR="006B6451" w:rsidRPr="00115CBA" w:rsidRDefault="006B6451" w:rsidP="00444E9F">
            <w:pPr>
              <w:pStyle w:val="TAC"/>
            </w:pPr>
            <w:r w:rsidRPr="009709C5">
              <w:t>FR2b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706F" w14:textId="77777777" w:rsidR="006B6451" w:rsidRPr="00115CBA" w:rsidRDefault="006B6451" w:rsidP="00444E9F">
            <w:pPr>
              <w:pStyle w:val="TAC"/>
            </w:pPr>
            <w:r w:rsidRPr="009709C5"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4CA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Highest testable MPR for 400MHz: 2dB</w:t>
            </w:r>
          </w:p>
          <w:p w14:paraId="57264147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16.35dBm/ChBW</w:t>
            </w:r>
          </w:p>
          <w:p w14:paraId="71A32DF6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(EIRP-MPB-MPR-T(MPR) =20.6-0.75-2-1.5)</w:t>
            </w:r>
          </w:p>
          <w:p w14:paraId="1C272929" w14:textId="77777777" w:rsidR="006B6451" w:rsidRPr="009709C5" w:rsidRDefault="006B6451" w:rsidP="00444E9F">
            <w:pPr>
              <w:pStyle w:val="TAC"/>
              <w:jc w:val="left"/>
            </w:pPr>
          </w:p>
          <w:p w14:paraId="2562C7DD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Actual lowest:</w:t>
            </w:r>
          </w:p>
          <w:p w14:paraId="599A2514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5.85dBm/ChBW</w:t>
            </w:r>
          </w:p>
          <w:p w14:paraId="098D4829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(EIRP-MPB-MPR-T(MPR)=20.6-0.75-9-5)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02D9" w14:textId="77777777" w:rsidR="006B6451" w:rsidRPr="00115CBA" w:rsidRDefault="006B6451" w:rsidP="00444E9F">
            <w:pPr>
              <w:pStyle w:val="TAC"/>
            </w:pPr>
            <w:r w:rsidRPr="009709C5">
              <w:t>21.86 (with 2dB MPR)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E9EA" w14:textId="77777777" w:rsidR="006B6451" w:rsidRPr="00115CBA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A0DA" w14:textId="77777777" w:rsidR="006B6451" w:rsidRPr="00115CBA" w:rsidRDefault="006B6451" w:rsidP="00444E9F">
            <w:pPr>
              <w:pStyle w:val="TAC"/>
            </w:pPr>
            <w:r w:rsidRPr="009709C5">
              <w:t>N/A</w:t>
            </w:r>
          </w:p>
        </w:tc>
      </w:tr>
      <w:tr w:rsidR="006B6451" w:rsidRPr="00115CBA" w14:paraId="0B7C058C" w14:textId="77777777" w:rsidTr="00444E9F">
        <w:trPr>
          <w:cantSplit/>
          <w:tblHeader/>
        </w:trPr>
        <w:tc>
          <w:tcPr>
            <w:tcW w:w="101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8C986F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ACLR (ACP)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B0DD" w14:textId="77777777" w:rsidR="006B6451" w:rsidRPr="00115CBA" w:rsidRDefault="006B6451" w:rsidP="00444E9F">
            <w:pPr>
              <w:pStyle w:val="TAC"/>
            </w:pPr>
            <w:r w:rsidRPr="009709C5">
              <w:t>FR2a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069E" w14:textId="77777777" w:rsidR="006B6451" w:rsidRPr="00115CBA" w:rsidRDefault="006B6451" w:rsidP="00444E9F">
            <w:pPr>
              <w:pStyle w:val="TAC"/>
            </w:pPr>
            <w:r w:rsidRPr="009709C5">
              <w:t>-7.6dBm/400MHz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D0AA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Highest testable MPR for 400MHz: 3dB</w:t>
            </w:r>
          </w:p>
          <w:p w14:paraId="5E31C792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-0.35dBm/ChBW</w:t>
            </w:r>
          </w:p>
          <w:p w14:paraId="36C2269F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(EIRP-MPB-MPR-T(MPR)-ACLR=22.4-0.75-3-2-17)</w:t>
            </w:r>
          </w:p>
          <w:p w14:paraId="515081E5" w14:textId="77777777" w:rsidR="006B6451" w:rsidRPr="009709C5" w:rsidRDefault="006B6451" w:rsidP="00444E9F">
            <w:pPr>
              <w:pStyle w:val="TAC"/>
              <w:jc w:val="left"/>
            </w:pPr>
          </w:p>
          <w:p w14:paraId="189409C2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 xml:space="preserve">Actual lowest: </w:t>
            </w:r>
          </w:p>
          <w:p w14:paraId="0247099C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-9.35 dBm/ChBW</w:t>
            </w:r>
          </w:p>
          <w:p w14:paraId="7A4846A3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(EIRP-MPB-MPR-T(MPR)-ACLR=22.4-0.75-9-5-17)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D86C" w14:textId="77777777" w:rsidR="006B6451" w:rsidRPr="00115CBA" w:rsidRDefault="006B6451" w:rsidP="00444E9F">
            <w:pPr>
              <w:pStyle w:val="TAC"/>
            </w:pPr>
            <w:r w:rsidRPr="009709C5">
              <w:t>5.86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85B9" w14:textId="77777777" w:rsidR="006B6451" w:rsidRPr="009709C5" w:rsidRDefault="006B6451" w:rsidP="00444E9F">
            <w:pPr>
              <w:pStyle w:val="TAC"/>
            </w:pPr>
            <w:r w:rsidRPr="009709C5">
              <w:t>0</w:t>
            </w:r>
          </w:p>
          <w:p w14:paraId="565FBF8E" w14:textId="77777777" w:rsidR="006B6451" w:rsidRPr="00115CBA" w:rsidRDefault="006B6451" w:rsidP="00444E9F">
            <w:pPr>
              <w:pStyle w:val="TAC"/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9104" w14:textId="77777777" w:rsidR="006B6451" w:rsidRPr="00115CBA" w:rsidRDefault="006B6451" w:rsidP="00444E9F">
            <w:pPr>
              <w:pStyle w:val="TAC"/>
            </w:pPr>
            <w:r w:rsidRPr="009709C5">
              <w:t>1.0</w:t>
            </w:r>
          </w:p>
        </w:tc>
      </w:tr>
      <w:tr w:rsidR="006B6451" w:rsidRPr="00115CBA" w14:paraId="6B561D09" w14:textId="77777777" w:rsidTr="00444E9F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ED7D17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9BCB" w14:textId="77777777" w:rsidR="006B6451" w:rsidRPr="00115CBA" w:rsidRDefault="006B6451" w:rsidP="00444E9F">
            <w:pPr>
              <w:pStyle w:val="TAC"/>
            </w:pPr>
            <w:r w:rsidRPr="009709C5">
              <w:t>FR2b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9CAE" w14:textId="77777777" w:rsidR="006B6451" w:rsidRPr="00115CBA" w:rsidRDefault="006B6451" w:rsidP="00444E9F">
            <w:pPr>
              <w:pStyle w:val="TAC"/>
            </w:pPr>
            <w:r w:rsidRPr="009709C5">
              <w:t>-5.5dBm/400MHz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8232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Highest testable MPR for 400MHz: 2dB</w:t>
            </w:r>
          </w:p>
          <w:p w14:paraId="2E5BA0D7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0.35dBm/ChBW</w:t>
            </w:r>
          </w:p>
          <w:p w14:paraId="0C36286F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(EIRP-MPB-MPR-T(MPR)-ACLR=20.6-0.75-2-1.5-16)</w:t>
            </w:r>
          </w:p>
          <w:p w14:paraId="14B9D303" w14:textId="77777777" w:rsidR="006B6451" w:rsidRPr="009709C5" w:rsidRDefault="006B6451" w:rsidP="00444E9F">
            <w:pPr>
              <w:pStyle w:val="TAC"/>
              <w:jc w:val="left"/>
            </w:pPr>
          </w:p>
          <w:p w14:paraId="37E0E5C5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Actual lowest:</w:t>
            </w:r>
          </w:p>
          <w:p w14:paraId="49DB7B93" w14:textId="77777777" w:rsidR="006B6451" w:rsidRPr="009709C5" w:rsidRDefault="006B6451" w:rsidP="00444E9F">
            <w:pPr>
              <w:pStyle w:val="TAC"/>
              <w:jc w:val="left"/>
            </w:pPr>
            <w:r w:rsidRPr="009709C5">
              <w:t>-10.15 dBm/ChBW</w:t>
            </w:r>
          </w:p>
          <w:p w14:paraId="04209B69" w14:textId="77777777" w:rsidR="006B6451" w:rsidRPr="00115CBA" w:rsidRDefault="006B6451" w:rsidP="00444E9F">
            <w:pPr>
              <w:pStyle w:val="TAC"/>
              <w:rPr>
                <w:lang w:val="en-US"/>
              </w:rPr>
            </w:pPr>
            <w:r w:rsidRPr="009709C5">
              <w:t>(EIRP-MPB-MPR-T(MPR)-ACLR=20.6-0.75-9-5-16)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B8EC" w14:textId="77777777" w:rsidR="006B6451" w:rsidRPr="00115CBA" w:rsidRDefault="006B6451" w:rsidP="00444E9F">
            <w:pPr>
              <w:pStyle w:val="TAC"/>
            </w:pPr>
            <w:r w:rsidRPr="009709C5">
              <w:t>5.86 (with 2dB MPR) (NOTE 1)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3544" w14:textId="77777777" w:rsidR="006B6451" w:rsidRPr="00115CBA" w:rsidRDefault="006B6451" w:rsidP="00444E9F">
            <w:pPr>
              <w:pStyle w:val="TAC"/>
            </w:pPr>
            <w:r w:rsidRPr="009709C5"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2B2D" w14:textId="77777777" w:rsidR="006B6451" w:rsidRPr="00115CBA" w:rsidRDefault="006B6451" w:rsidP="00444E9F">
            <w:pPr>
              <w:pStyle w:val="TAC"/>
            </w:pPr>
            <w:r w:rsidRPr="009709C5">
              <w:t>1.0</w:t>
            </w:r>
          </w:p>
        </w:tc>
      </w:tr>
      <w:tr w:rsidR="006B6451" w:rsidRPr="00115CBA" w14:paraId="078358A6" w14:textId="77777777" w:rsidTr="00444E9F">
        <w:trPr>
          <w:cantSplit/>
          <w:tblHeader/>
        </w:trPr>
        <w:tc>
          <w:tcPr>
            <w:tcW w:w="10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CB3E" w14:textId="77777777" w:rsidR="006B6451" w:rsidRPr="009709C5" w:rsidRDefault="006B6451" w:rsidP="00444E9F">
            <w:pPr>
              <w:pStyle w:val="TAC"/>
            </w:pPr>
            <w:r w:rsidRPr="009709C5">
              <w:t>General Tx spurious</w:t>
            </w:r>
          </w:p>
        </w:tc>
        <w:tc>
          <w:tcPr>
            <w:tcW w:w="8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F5CC" w14:textId="77777777" w:rsidR="006B6451" w:rsidRPr="009709C5" w:rsidRDefault="006B6451" w:rsidP="00444E9F">
            <w:pPr>
              <w:pStyle w:val="TAC"/>
            </w:pPr>
            <w:r w:rsidRPr="00BC1D61">
              <w:t>Same as SISO in Table B.2.2.27-1</w:t>
            </w:r>
          </w:p>
        </w:tc>
      </w:tr>
      <w:tr w:rsidR="006B6451" w:rsidRPr="00115CBA" w14:paraId="5B5C4D65" w14:textId="77777777" w:rsidTr="00444E9F">
        <w:trPr>
          <w:cantSplit/>
          <w:tblHeader/>
        </w:trPr>
        <w:tc>
          <w:tcPr>
            <w:tcW w:w="10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7AFF" w14:textId="77777777" w:rsidR="006B6451" w:rsidRPr="009709C5" w:rsidRDefault="006B6451" w:rsidP="00444E9F">
            <w:pPr>
              <w:pStyle w:val="TAC"/>
            </w:pPr>
            <w:r w:rsidRPr="009709C5">
              <w:t>Tx spurious Co-existence</w:t>
            </w:r>
          </w:p>
        </w:tc>
        <w:tc>
          <w:tcPr>
            <w:tcW w:w="8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664D" w14:textId="77777777" w:rsidR="006B6451" w:rsidRPr="009709C5" w:rsidRDefault="006B6451" w:rsidP="00444E9F">
            <w:pPr>
              <w:pStyle w:val="TAC"/>
            </w:pPr>
            <w:r w:rsidRPr="00E146B9">
              <w:t>Same as SISO in Table B.2.2.27-1</w:t>
            </w:r>
          </w:p>
        </w:tc>
      </w:tr>
      <w:tr w:rsidR="006B6451" w:rsidRPr="00115CBA" w14:paraId="2375B232" w14:textId="77777777" w:rsidTr="00444E9F">
        <w:trPr>
          <w:cantSplit/>
          <w:tblHeader/>
        </w:trPr>
        <w:tc>
          <w:tcPr>
            <w:tcW w:w="10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0915" w14:textId="77777777" w:rsidR="006B6451" w:rsidRPr="009709C5" w:rsidRDefault="006B6451" w:rsidP="00444E9F">
            <w:pPr>
              <w:pStyle w:val="TAC"/>
            </w:pPr>
            <w:r w:rsidRPr="009709C5">
              <w:t>Additional spurious emission</w:t>
            </w:r>
          </w:p>
        </w:tc>
        <w:tc>
          <w:tcPr>
            <w:tcW w:w="8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7252" w14:textId="77777777" w:rsidR="006B6451" w:rsidRPr="009709C5" w:rsidRDefault="006B6451" w:rsidP="00444E9F">
            <w:pPr>
              <w:pStyle w:val="TAC"/>
            </w:pPr>
            <w:r w:rsidRPr="00E146B9">
              <w:t>Same as SISO in Table B.2.2.27-1</w:t>
            </w:r>
          </w:p>
        </w:tc>
      </w:tr>
      <w:tr w:rsidR="006B6451" w:rsidRPr="00115CBA" w14:paraId="7D0C57CB" w14:textId="77777777" w:rsidTr="00444E9F">
        <w:trPr>
          <w:cantSplit/>
          <w:tblHeader/>
        </w:trPr>
        <w:tc>
          <w:tcPr>
            <w:tcW w:w="0" w:type="auto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EC1F" w14:textId="77777777" w:rsidR="006B6451" w:rsidRPr="00115CBA" w:rsidRDefault="006B6451" w:rsidP="00444E9F">
            <w:pPr>
              <w:pStyle w:val="TAN"/>
              <w:rPr>
                <w:lang w:val="en-US"/>
              </w:rPr>
            </w:pPr>
            <w:r w:rsidRPr="00115CBA">
              <w:rPr>
                <w:lang w:val="en-US"/>
              </w:rPr>
              <w:t>NOTE 1:</w:t>
            </w:r>
            <w:r w:rsidRPr="00115CBA">
              <w:rPr>
                <w:lang w:val="en-US"/>
              </w:rPr>
              <w:tab/>
              <w:t>Estimated SNR is calculated based on agreed influence of noise.</w:t>
            </w:r>
          </w:p>
        </w:tc>
      </w:tr>
    </w:tbl>
    <w:p w14:paraId="5D9114BC" w14:textId="77777777" w:rsidR="006B6451" w:rsidRPr="00115CBA" w:rsidRDefault="006B6451" w:rsidP="006B6451">
      <w:pPr>
        <w:rPr>
          <w:rFonts w:eastAsia="MS Mincho"/>
          <w:lang w:eastAsia="ja-JP"/>
        </w:rPr>
      </w:pPr>
    </w:p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9CEF24" w14:textId="77777777" w:rsidR="005D5F75" w:rsidRDefault="005D5F75">
      <w:r>
        <w:separator/>
      </w:r>
    </w:p>
  </w:endnote>
  <w:endnote w:type="continuationSeparator" w:id="0">
    <w:p w14:paraId="13341E23" w14:textId="77777777" w:rsidR="005D5F75" w:rsidRDefault="005D5F75">
      <w:r>
        <w:continuationSeparator/>
      </w:r>
    </w:p>
  </w:endnote>
  <w:endnote w:type="continuationNotice" w:id="1">
    <w:p w14:paraId="0C400E56" w14:textId="77777777" w:rsidR="005D5F75" w:rsidRDefault="005D5F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C74597" w14:textId="77777777" w:rsidR="005D5F75" w:rsidRDefault="005D5F75">
      <w:r>
        <w:separator/>
      </w:r>
    </w:p>
  </w:footnote>
  <w:footnote w:type="continuationSeparator" w:id="0">
    <w:p w14:paraId="2FDA99D8" w14:textId="77777777" w:rsidR="005D5F75" w:rsidRDefault="005D5F75">
      <w:r>
        <w:continuationSeparator/>
      </w:r>
    </w:p>
  </w:footnote>
  <w:footnote w:type="continuationNotice" w:id="1">
    <w:p w14:paraId="4DEE7B8D" w14:textId="77777777" w:rsidR="005D5F75" w:rsidRDefault="005D5F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5523B" w14:textId="77777777" w:rsidR="006B6451" w:rsidRDefault="006B64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D9458B" w14:textId="2A3E2928" w:rsidR="006B6451" w:rsidRDefault="006B6451" w:rsidP="008B47F6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B7D9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44DDC2F" w14:textId="3D136434" w:rsidR="006B6451" w:rsidRDefault="006B6451" w:rsidP="008B47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B7D9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04C61F" w14:textId="77777777" w:rsidR="006B6451" w:rsidRDefault="006B6451" w:rsidP="008B47F6">
    <w:pPr>
      <w:pStyle w:val="Header"/>
      <w:jc w:val="cen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3C67F" w14:textId="77777777" w:rsidR="006B6451" w:rsidRDefault="006B645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492D9C"/>
    <w:multiLevelType w:val="hybridMultilevel"/>
    <w:tmpl w:val="D91492DA"/>
    <w:lvl w:ilvl="0" w:tplc="15269126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914408D"/>
    <w:multiLevelType w:val="hybridMultilevel"/>
    <w:tmpl w:val="FB405374"/>
    <w:lvl w:ilvl="0" w:tplc="E15C36A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4154603">
    <w:abstractNumId w:val="0"/>
  </w:num>
  <w:num w:numId="2" w16cid:durableId="15921988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3406C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3833"/>
    <w:rsid w:val="001A7B60"/>
    <w:rsid w:val="001B325C"/>
    <w:rsid w:val="001B52F0"/>
    <w:rsid w:val="001B7A65"/>
    <w:rsid w:val="001B7D9E"/>
    <w:rsid w:val="001C7C54"/>
    <w:rsid w:val="001E41F3"/>
    <w:rsid w:val="001E4BA0"/>
    <w:rsid w:val="001F4E93"/>
    <w:rsid w:val="00233EEB"/>
    <w:rsid w:val="0026004D"/>
    <w:rsid w:val="002640DD"/>
    <w:rsid w:val="00275D12"/>
    <w:rsid w:val="00277CF2"/>
    <w:rsid w:val="00283767"/>
    <w:rsid w:val="00284FEB"/>
    <w:rsid w:val="002860C4"/>
    <w:rsid w:val="002B5741"/>
    <w:rsid w:val="002E472E"/>
    <w:rsid w:val="002F4848"/>
    <w:rsid w:val="002F72B7"/>
    <w:rsid w:val="00305409"/>
    <w:rsid w:val="003074BC"/>
    <w:rsid w:val="00312743"/>
    <w:rsid w:val="00323BEB"/>
    <w:rsid w:val="00334AB0"/>
    <w:rsid w:val="0034354B"/>
    <w:rsid w:val="003609EF"/>
    <w:rsid w:val="0036231A"/>
    <w:rsid w:val="00374284"/>
    <w:rsid w:val="00374DD4"/>
    <w:rsid w:val="003D5E0B"/>
    <w:rsid w:val="003E1A36"/>
    <w:rsid w:val="003E4A66"/>
    <w:rsid w:val="003F2D25"/>
    <w:rsid w:val="003F4093"/>
    <w:rsid w:val="003F4AE1"/>
    <w:rsid w:val="003F7D5B"/>
    <w:rsid w:val="00402A08"/>
    <w:rsid w:val="00403A09"/>
    <w:rsid w:val="00410371"/>
    <w:rsid w:val="00410647"/>
    <w:rsid w:val="004242F1"/>
    <w:rsid w:val="00467496"/>
    <w:rsid w:val="00483F0A"/>
    <w:rsid w:val="004B75B7"/>
    <w:rsid w:val="004C7378"/>
    <w:rsid w:val="004D598F"/>
    <w:rsid w:val="004E3050"/>
    <w:rsid w:val="0051580D"/>
    <w:rsid w:val="00520C18"/>
    <w:rsid w:val="00547111"/>
    <w:rsid w:val="00554F5B"/>
    <w:rsid w:val="00570DC1"/>
    <w:rsid w:val="00592D74"/>
    <w:rsid w:val="00597B0C"/>
    <w:rsid w:val="005D5F75"/>
    <w:rsid w:val="005E2C44"/>
    <w:rsid w:val="00615EEC"/>
    <w:rsid w:val="00621188"/>
    <w:rsid w:val="006257ED"/>
    <w:rsid w:val="006260B8"/>
    <w:rsid w:val="0064020B"/>
    <w:rsid w:val="00665C47"/>
    <w:rsid w:val="00695808"/>
    <w:rsid w:val="006B46FB"/>
    <w:rsid w:val="006B55C3"/>
    <w:rsid w:val="006B6451"/>
    <w:rsid w:val="006C256E"/>
    <w:rsid w:val="006C3871"/>
    <w:rsid w:val="006E21FB"/>
    <w:rsid w:val="006F1D99"/>
    <w:rsid w:val="007065ED"/>
    <w:rsid w:val="007224B0"/>
    <w:rsid w:val="00740F98"/>
    <w:rsid w:val="00743960"/>
    <w:rsid w:val="00765B07"/>
    <w:rsid w:val="00770C52"/>
    <w:rsid w:val="00790BC2"/>
    <w:rsid w:val="00792342"/>
    <w:rsid w:val="007977A8"/>
    <w:rsid w:val="007B1240"/>
    <w:rsid w:val="007B512A"/>
    <w:rsid w:val="007C2097"/>
    <w:rsid w:val="007D1AD3"/>
    <w:rsid w:val="007D6A07"/>
    <w:rsid w:val="007E59D2"/>
    <w:rsid w:val="007E5E25"/>
    <w:rsid w:val="007F7259"/>
    <w:rsid w:val="008040A8"/>
    <w:rsid w:val="00805C06"/>
    <w:rsid w:val="0082655C"/>
    <w:rsid w:val="008279FA"/>
    <w:rsid w:val="00845AB0"/>
    <w:rsid w:val="00857675"/>
    <w:rsid w:val="008626E7"/>
    <w:rsid w:val="008636C8"/>
    <w:rsid w:val="00870EE7"/>
    <w:rsid w:val="008806CA"/>
    <w:rsid w:val="008863B9"/>
    <w:rsid w:val="008A227A"/>
    <w:rsid w:val="008A32E1"/>
    <w:rsid w:val="008A45A6"/>
    <w:rsid w:val="008A6431"/>
    <w:rsid w:val="008A7B23"/>
    <w:rsid w:val="008C5393"/>
    <w:rsid w:val="008D3DE0"/>
    <w:rsid w:val="008F3789"/>
    <w:rsid w:val="008F686C"/>
    <w:rsid w:val="00902627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06461"/>
    <w:rsid w:val="00A246B6"/>
    <w:rsid w:val="00A45B37"/>
    <w:rsid w:val="00A47E70"/>
    <w:rsid w:val="00A50CF0"/>
    <w:rsid w:val="00A525E2"/>
    <w:rsid w:val="00A7671C"/>
    <w:rsid w:val="00A96709"/>
    <w:rsid w:val="00AA2CBC"/>
    <w:rsid w:val="00AB0B3D"/>
    <w:rsid w:val="00AC5820"/>
    <w:rsid w:val="00AD1CD8"/>
    <w:rsid w:val="00AD3223"/>
    <w:rsid w:val="00AE0E1F"/>
    <w:rsid w:val="00AE719F"/>
    <w:rsid w:val="00B0553B"/>
    <w:rsid w:val="00B258BB"/>
    <w:rsid w:val="00B31E98"/>
    <w:rsid w:val="00B67B97"/>
    <w:rsid w:val="00B735D7"/>
    <w:rsid w:val="00B968C8"/>
    <w:rsid w:val="00B97C45"/>
    <w:rsid w:val="00BA0FFB"/>
    <w:rsid w:val="00BA3EC5"/>
    <w:rsid w:val="00BA51D9"/>
    <w:rsid w:val="00BA7A53"/>
    <w:rsid w:val="00BB5DFC"/>
    <w:rsid w:val="00BC54CB"/>
    <w:rsid w:val="00BD279D"/>
    <w:rsid w:val="00BD4CC7"/>
    <w:rsid w:val="00BD6BB8"/>
    <w:rsid w:val="00BF0354"/>
    <w:rsid w:val="00C00185"/>
    <w:rsid w:val="00C0147F"/>
    <w:rsid w:val="00C032E1"/>
    <w:rsid w:val="00C03DEE"/>
    <w:rsid w:val="00C14DB8"/>
    <w:rsid w:val="00C21DD1"/>
    <w:rsid w:val="00C60568"/>
    <w:rsid w:val="00C66BA2"/>
    <w:rsid w:val="00C823A2"/>
    <w:rsid w:val="00C95985"/>
    <w:rsid w:val="00C96BE8"/>
    <w:rsid w:val="00CA6DF3"/>
    <w:rsid w:val="00CB3818"/>
    <w:rsid w:val="00CC4E7D"/>
    <w:rsid w:val="00CC5026"/>
    <w:rsid w:val="00CC68D0"/>
    <w:rsid w:val="00CC693B"/>
    <w:rsid w:val="00CE3C59"/>
    <w:rsid w:val="00D03F9A"/>
    <w:rsid w:val="00D06D51"/>
    <w:rsid w:val="00D24991"/>
    <w:rsid w:val="00D420CC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65731"/>
    <w:rsid w:val="00E7085C"/>
    <w:rsid w:val="00E92F01"/>
    <w:rsid w:val="00EB09B7"/>
    <w:rsid w:val="00EC509D"/>
    <w:rsid w:val="00EE60A8"/>
    <w:rsid w:val="00EE7D7C"/>
    <w:rsid w:val="00F067F5"/>
    <w:rsid w:val="00F12BBF"/>
    <w:rsid w:val="00F15DBA"/>
    <w:rsid w:val="00F24244"/>
    <w:rsid w:val="00F24CCE"/>
    <w:rsid w:val="00F25D98"/>
    <w:rsid w:val="00F300FB"/>
    <w:rsid w:val="00F42227"/>
    <w:rsid w:val="00F77AF1"/>
    <w:rsid w:val="00F80566"/>
    <w:rsid w:val="00F82353"/>
    <w:rsid w:val="00F87EB6"/>
    <w:rsid w:val="00F953C2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7D9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7D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B7D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B7D9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B7D9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B7D9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B7D9E"/>
    <w:pPr>
      <w:outlineLvl w:val="5"/>
    </w:pPr>
  </w:style>
  <w:style w:type="paragraph" w:styleId="Heading7">
    <w:name w:val="heading 7"/>
    <w:basedOn w:val="H6"/>
    <w:next w:val="Normal"/>
    <w:qFormat/>
    <w:rsid w:val="001B7D9E"/>
    <w:pPr>
      <w:outlineLvl w:val="6"/>
    </w:pPr>
  </w:style>
  <w:style w:type="paragraph" w:styleId="Heading8">
    <w:name w:val="heading 8"/>
    <w:basedOn w:val="Heading1"/>
    <w:next w:val="Normal"/>
    <w:qFormat/>
    <w:rsid w:val="001B7D9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D9E"/>
    <w:pPr>
      <w:outlineLvl w:val="8"/>
    </w:pPr>
  </w:style>
  <w:style w:type="character" w:default="1" w:styleId="DefaultParagraphFont">
    <w:name w:val="Default Paragraph Font"/>
    <w:semiHidden/>
    <w:rsid w:val="001B7D9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7D9E"/>
  </w:style>
  <w:style w:type="paragraph" w:styleId="TOC8">
    <w:name w:val="toc 8"/>
    <w:basedOn w:val="TOC1"/>
    <w:semiHidden/>
    <w:rsid w:val="001B7D9E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D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B7D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B7D9E"/>
    <w:pPr>
      <w:ind w:left="1701" w:hanging="1701"/>
    </w:pPr>
  </w:style>
  <w:style w:type="paragraph" w:styleId="TOC4">
    <w:name w:val="toc 4"/>
    <w:basedOn w:val="TOC3"/>
    <w:semiHidden/>
    <w:rsid w:val="001B7D9E"/>
    <w:pPr>
      <w:ind w:left="1418" w:hanging="1418"/>
    </w:pPr>
  </w:style>
  <w:style w:type="paragraph" w:styleId="TOC3">
    <w:name w:val="toc 3"/>
    <w:basedOn w:val="TOC2"/>
    <w:semiHidden/>
    <w:rsid w:val="001B7D9E"/>
    <w:pPr>
      <w:ind w:left="1134" w:hanging="1134"/>
    </w:pPr>
  </w:style>
  <w:style w:type="paragraph" w:styleId="TOC2">
    <w:name w:val="toc 2"/>
    <w:basedOn w:val="TOC1"/>
    <w:semiHidden/>
    <w:rsid w:val="001B7D9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D9E"/>
    <w:pPr>
      <w:ind w:left="284"/>
    </w:pPr>
  </w:style>
  <w:style w:type="paragraph" w:styleId="Index1">
    <w:name w:val="index 1"/>
    <w:basedOn w:val="Normal"/>
    <w:semiHidden/>
    <w:rsid w:val="001B7D9E"/>
    <w:pPr>
      <w:keepLines/>
      <w:spacing w:after="0"/>
    </w:pPr>
  </w:style>
  <w:style w:type="paragraph" w:customStyle="1" w:styleId="ZH">
    <w:name w:val="ZH"/>
    <w:rsid w:val="001B7D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B7D9E"/>
    <w:pPr>
      <w:outlineLvl w:val="9"/>
    </w:pPr>
  </w:style>
  <w:style w:type="paragraph" w:styleId="ListNumber2">
    <w:name w:val="List Number 2"/>
    <w:basedOn w:val="ListNumber"/>
    <w:rsid w:val="001B7D9E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1B7D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B7D9E"/>
    <w:rPr>
      <w:b/>
      <w:position w:val="6"/>
      <w:sz w:val="16"/>
    </w:rPr>
  </w:style>
  <w:style w:type="paragraph" w:styleId="FootnoteText">
    <w:name w:val="footnote text"/>
    <w:basedOn w:val="Normal"/>
    <w:semiHidden/>
    <w:rsid w:val="001B7D9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B7D9E"/>
    <w:rPr>
      <w:b/>
    </w:rPr>
  </w:style>
  <w:style w:type="paragraph" w:customStyle="1" w:styleId="TAC">
    <w:name w:val="TAC"/>
    <w:basedOn w:val="TAL"/>
    <w:link w:val="TACChar"/>
    <w:rsid w:val="001B7D9E"/>
    <w:pPr>
      <w:jc w:val="center"/>
    </w:pPr>
  </w:style>
  <w:style w:type="paragraph" w:customStyle="1" w:styleId="TF">
    <w:name w:val="TF"/>
    <w:basedOn w:val="TH"/>
    <w:rsid w:val="001B7D9E"/>
    <w:pPr>
      <w:keepNext w:val="0"/>
      <w:spacing w:before="0" w:after="240"/>
    </w:pPr>
  </w:style>
  <w:style w:type="paragraph" w:customStyle="1" w:styleId="NO">
    <w:name w:val="NO"/>
    <w:basedOn w:val="Normal"/>
    <w:rsid w:val="001B7D9E"/>
    <w:pPr>
      <w:keepLines/>
      <w:ind w:left="1135" w:hanging="851"/>
    </w:pPr>
  </w:style>
  <w:style w:type="paragraph" w:styleId="TOC9">
    <w:name w:val="toc 9"/>
    <w:basedOn w:val="TOC8"/>
    <w:semiHidden/>
    <w:rsid w:val="001B7D9E"/>
    <w:pPr>
      <w:ind w:left="1418" w:hanging="1418"/>
    </w:pPr>
  </w:style>
  <w:style w:type="paragraph" w:customStyle="1" w:styleId="EX">
    <w:name w:val="EX"/>
    <w:basedOn w:val="Normal"/>
    <w:rsid w:val="001B7D9E"/>
    <w:pPr>
      <w:keepLines/>
      <w:ind w:left="1702" w:hanging="1418"/>
    </w:pPr>
  </w:style>
  <w:style w:type="paragraph" w:customStyle="1" w:styleId="FP">
    <w:name w:val="FP"/>
    <w:basedOn w:val="Normal"/>
    <w:rsid w:val="001B7D9E"/>
    <w:pPr>
      <w:spacing w:after="0"/>
    </w:pPr>
  </w:style>
  <w:style w:type="paragraph" w:customStyle="1" w:styleId="LD">
    <w:name w:val="LD"/>
    <w:rsid w:val="001B7D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B7D9E"/>
    <w:pPr>
      <w:spacing w:after="0"/>
    </w:pPr>
  </w:style>
  <w:style w:type="paragraph" w:customStyle="1" w:styleId="EW">
    <w:name w:val="EW"/>
    <w:basedOn w:val="EX"/>
    <w:rsid w:val="001B7D9E"/>
    <w:pPr>
      <w:spacing w:after="0"/>
    </w:pPr>
  </w:style>
  <w:style w:type="paragraph" w:styleId="TOC6">
    <w:name w:val="toc 6"/>
    <w:basedOn w:val="TOC5"/>
    <w:next w:val="Normal"/>
    <w:semiHidden/>
    <w:rsid w:val="001B7D9E"/>
    <w:pPr>
      <w:ind w:left="1985" w:hanging="1985"/>
    </w:pPr>
  </w:style>
  <w:style w:type="paragraph" w:styleId="TOC7">
    <w:name w:val="toc 7"/>
    <w:basedOn w:val="TOC6"/>
    <w:next w:val="Normal"/>
    <w:semiHidden/>
    <w:rsid w:val="001B7D9E"/>
    <w:pPr>
      <w:ind w:left="2268" w:hanging="2268"/>
    </w:pPr>
  </w:style>
  <w:style w:type="paragraph" w:styleId="ListBullet2">
    <w:name w:val="List Bullet 2"/>
    <w:basedOn w:val="ListBullet"/>
    <w:rsid w:val="001B7D9E"/>
    <w:pPr>
      <w:ind w:left="851"/>
    </w:pPr>
  </w:style>
  <w:style w:type="paragraph" w:styleId="ListBullet3">
    <w:name w:val="List Bullet 3"/>
    <w:basedOn w:val="ListBullet2"/>
    <w:rsid w:val="001B7D9E"/>
    <w:pPr>
      <w:ind w:left="1135"/>
    </w:pPr>
  </w:style>
  <w:style w:type="paragraph" w:styleId="ListNumber">
    <w:name w:val="List Number"/>
    <w:basedOn w:val="List"/>
    <w:rsid w:val="001B7D9E"/>
  </w:style>
  <w:style w:type="paragraph" w:customStyle="1" w:styleId="EQ">
    <w:name w:val="EQ"/>
    <w:basedOn w:val="Normal"/>
    <w:next w:val="Normal"/>
    <w:rsid w:val="001B7D9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B7D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D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D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B7D9E"/>
    <w:pPr>
      <w:jc w:val="right"/>
    </w:pPr>
  </w:style>
  <w:style w:type="paragraph" w:customStyle="1" w:styleId="H6">
    <w:name w:val="H6"/>
    <w:basedOn w:val="Heading5"/>
    <w:next w:val="Normal"/>
    <w:rsid w:val="001B7D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B7D9E"/>
    <w:pPr>
      <w:ind w:left="851" w:hanging="851"/>
    </w:pPr>
  </w:style>
  <w:style w:type="paragraph" w:customStyle="1" w:styleId="TAL">
    <w:name w:val="TAL"/>
    <w:basedOn w:val="Normal"/>
    <w:link w:val="TALChar"/>
    <w:rsid w:val="001B7D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D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B7D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B7D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B7D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B7D9E"/>
    <w:pPr>
      <w:framePr w:wrap="notBeside" w:y="16161"/>
    </w:pPr>
  </w:style>
  <w:style w:type="character" w:customStyle="1" w:styleId="ZGSM">
    <w:name w:val="ZGSM"/>
    <w:rsid w:val="001B7D9E"/>
  </w:style>
  <w:style w:type="paragraph" w:styleId="List2">
    <w:name w:val="List 2"/>
    <w:basedOn w:val="List"/>
    <w:rsid w:val="001B7D9E"/>
    <w:pPr>
      <w:ind w:left="851"/>
    </w:pPr>
  </w:style>
  <w:style w:type="paragraph" w:customStyle="1" w:styleId="ZG">
    <w:name w:val="ZG"/>
    <w:rsid w:val="001B7D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B7D9E"/>
    <w:pPr>
      <w:ind w:left="1135"/>
    </w:pPr>
  </w:style>
  <w:style w:type="paragraph" w:styleId="List4">
    <w:name w:val="List 4"/>
    <w:basedOn w:val="List3"/>
    <w:rsid w:val="001B7D9E"/>
    <w:pPr>
      <w:ind w:left="1418"/>
    </w:pPr>
  </w:style>
  <w:style w:type="paragraph" w:styleId="List5">
    <w:name w:val="List 5"/>
    <w:basedOn w:val="List4"/>
    <w:rsid w:val="001B7D9E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1B7D9E"/>
    <w:rPr>
      <w:color w:val="FF0000"/>
    </w:rPr>
  </w:style>
  <w:style w:type="paragraph" w:styleId="List">
    <w:name w:val="List"/>
    <w:basedOn w:val="Normal"/>
    <w:rsid w:val="001B7D9E"/>
    <w:pPr>
      <w:ind w:left="568" w:hanging="284"/>
    </w:pPr>
  </w:style>
  <w:style w:type="paragraph" w:styleId="ListBullet">
    <w:name w:val="List Bullet"/>
    <w:basedOn w:val="List"/>
    <w:rsid w:val="001B7D9E"/>
  </w:style>
  <w:style w:type="paragraph" w:styleId="ListBullet4">
    <w:name w:val="List Bullet 4"/>
    <w:basedOn w:val="ListBullet3"/>
    <w:rsid w:val="001B7D9E"/>
    <w:pPr>
      <w:ind w:left="1418"/>
    </w:pPr>
  </w:style>
  <w:style w:type="paragraph" w:styleId="ListBullet5">
    <w:name w:val="List Bullet 5"/>
    <w:basedOn w:val="ListBullet4"/>
    <w:rsid w:val="001B7D9E"/>
    <w:pPr>
      <w:ind w:left="1702"/>
    </w:pPr>
  </w:style>
  <w:style w:type="paragraph" w:customStyle="1" w:styleId="B1">
    <w:name w:val="B1"/>
    <w:basedOn w:val="List"/>
    <w:rsid w:val="001B7D9E"/>
  </w:style>
  <w:style w:type="paragraph" w:customStyle="1" w:styleId="B2">
    <w:name w:val="B2"/>
    <w:basedOn w:val="List2"/>
    <w:rsid w:val="001B7D9E"/>
  </w:style>
  <w:style w:type="paragraph" w:customStyle="1" w:styleId="B3">
    <w:name w:val="B3"/>
    <w:basedOn w:val="List3"/>
    <w:rsid w:val="001B7D9E"/>
  </w:style>
  <w:style w:type="paragraph" w:customStyle="1" w:styleId="B4">
    <w:name w:val="B4"/>
    <w:basedOn w:val="List4"/>
    <w:rsid w:val="001B7D9E"/>
  </w:style>
  <w:style w:type="paragraph" w:customStyle="1" w:styleId="B5">
    <w:name w:val="B5"/>
    <w:basedOn w:val="List5"/>
    <w:rsid w:val="001B7D9E"/>
  </w:style>
  <w:style w:type="paragraph" w:styleId="Footer">
    <w:name w:val="footer"/>
    <w:basedOn w:val="Header"/>
    <w:rsid w:val="001B7D9E"/>
    <w:pPr>
      <w:jc w:val="center"/>
    </w:pPr>
    <w:rPr>
      <w:i/>
    </w:rPr>
  </w:style>
  <w:style w:type="paragraph" w:customStyle="1" w:styleId="ZTD">
    <w:name w:val="ZTD"/>
    <w:basedOn w:val="ZB"/>
    <w:rsid w:val="001B7D9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14DB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14D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4DB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14D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6B6451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6B6451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6B645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AB0B3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7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12</Pages>
  <Words>1859</Words>
  <Characters>10599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115</cp:revision>
  <cp:lastPrinted>1900-01-01T08:00:00Z</cp:lastPrinted>
  <dcterms:created xsi:type="dcterms:W3CDTF">2021-01-08T13:25:00Z</dcterms:created>
  <dcterms:modified xsi:type="dcterms:W3CDTF">2024-11-15T08:21:00Z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